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2D7D" w14:textId="1B9B502F" w:rsidR="00852580" w:rsidRPr="00852580" w:rsidRDefault="00C00358" w:rsidP="002734B3">
      <w:pPr>
        <w:pStyle w:val="TITREBLEU"/>
        <w:rPr>
          <w:sz w:val="36"/>
        </w:rPr>
      </w:pPr>
      <w:r>
        <w:rPr>
          <w:noProof/>
          <w:lang w:eastAsia="fr-FR"/>
        </w:rPr>
        <mc:AlternateContent>
          <mc:Choice Requires="wps">
            <w:drawing>
              <wp:anchor distT="45720" distB="45720" distL="114300" distR="114300" simplePos="0" relativeHeight="251664384" behindDoc="0" locked="0" layoutInCell="1" allowOverlap="1" wp14:anchorId="45371F5B" wp14:editId="74BA324A">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52D6F581" w14:textId="5DF46F25" w:rsidR="00C00358" w:rsidRDefault="003E29C0">
                            <w:r>
                              <w:rPr>
                                <w:b/>
                                <w:color w:val="0058A5" w:themeColor="background1"/>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371F5B"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52D6F581" w14:textId="5DF46F25" w:rsidR="00C00358" w:rsidRDefault="003E29C0">
                      <w:r>
                        <w:rPr>
                          <w:b/>
                          <w:color w:val="0058A5" w:themeColor="background1"/>
                          <w:sz w:val="56"/>
                          <w:szCs w:val="56"/>
                        </w:rPr>
                        <w:t>ACTE D’ENGAGEMENT</w:t>
                      </w:r>
                    </w:p>
                  </w:txbxContent>
                </v:textbox>
              </v:shape>
            </w:pict>
          </mc:Fallback>
        </mc:AlternateContent>
      </w:r>
    </w:p>
    <w:p w14:paraId="2DA4EEA0" w14:textId="77777777" w:rsidR="000205B8" w:rsidRDefault="000205B8" w:rsidP="000205B8">
      <w:pPr>
        <w:spacing w:after="0" w:line="240" w:lineRule="auto"/>
        <w:ind w:left="-426"/>
        <w:rPr>
          <w:rFonts w:eastAsia="Calibri" w:cs="Arial"/>
          <w:szCs w:val="18"/>
        </w:rPr>
      </w:pPr>
    </w:p>
    <w:p w14:paraId="65D50BFE" w14:textId="77777777" w:rsidR="00C00358" w:rsidRPr="00215F39" w:rsidRDefault="00C00358" w:rsidP="000205B8">
      <w:pPr>
        <w:spacing w:after="0" w:line="240" w:lineRule="auto"/>
        <w:ind w:left="-426"/>
        <w:rPr>
          <w:rFonts w:eastAsia="Calibri" w:cs="Arial"/>
          <w:szCs w:val="18"/>
        </w:rPr>
      </w:pPr>
    </w:p>
    <w:p w14:paraId="2B6333B4" w14:textId="77777777" w:rsidR="000205B8" w:rsidRPr="00215F39" w:rsidRDefault="000205B8" w:rsidP="000205B8">
      <w:pPr>
        <w:spacing w:after="0" w:line="240" w:lineRule="auto"/>
        <w:ind w:left="-426"/>
        <w:rPr>
          <w:rFonts w:eastAsia="Calibri" w:cs="Arial"/>
          <w:szCs w:val="18"/>
        </w:rPr>
      </w:pPr>
    </w:p>
    <w:p w14:paraId="17C344D7" w14:textId="77777777" w:rsidR="000205B8" w:rsidRPr="00215F39" w:rsidRDefault="000205B8" w:rsidP="000205B8">
      <w:pPr>
        <w:spacing w:after="0" w:line="240" w:lineRule="auto"/>
        <w:ind w:left="-426"/>
        <w:rPr>
          <w:rFonts w:eastAsia="Calibri" w:cs="Arial"/>
          <w:szCs w:val="18"/>
        </w:rPr>
      </w:pPr>
    </w:p>
    <w:p w14:paraId="3934B007"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3551DC6A"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2081A4D4"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289D1615"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2D64FEE5"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169353D0"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2D030404" w14:textId="2F396F2F" w:rsidR="000205B8" w:rsidRDefault="00193F73" w:rsidP="000205B8">
      <w:pPr>
        <w:pStyle w:val="TITREBLEU"/>
        <w:jc w:val="center"/>
        <w:rPr>
          <w:sz w:val="44"/>
          <w:szCs w:val="44"/>
        </w:rPr>
      </w:pPr>
      <w:r>
        <w:rPr>
          <w:sz w:val="44"/>
          <w:szCs w:val="44"/>
        </w:rPr>
        <w:t>Réhabilitation d’un immeuble de bureaux au 32 rue de Noyon à Amiens</w:t>
      </w:r>
    </w:p>
    <w:p w14:paraId="319A7A30" w14:textId="77777777" w:rsidR="00193F73" w:rsidRDefault="00193F73" w:rsidP="000205B8">
      <w:pPr>
        <w:pStyle w:val="TITREBLEU"/>
        <w:jc w:val="center"/>
        <w:rPr>
          <w:sz w:val="44"/>
          <w:szCs w:val="44"/>
        </w:rPr>
      </w:pPr>
    </w:p>
    <w:p w14:paraId="6FDE98A4" w14:textId="2CBDB1FC" w:rsidR="00193F73" w:rsidRPr="000205B8" w:rsidRDefault="00193F73" w:rsidP="000205B8">
      <w:pPr>
        <w:pStyle w:val="TITREBLEU"/>
        <w:jc w:val="center"/>
        <w:rPr>
          <w:sz w:val="44"/>
          <w:szCs w:val="44"/>
        </w:rPr>
      </w:pPr>
      <w:r>
        <w:rPr>
          <w:sz w:val="44"/>
          <w:szCs w:val="44"/>
        </w:rPr>
        <w:t>Lot 1 : VRD</w:t>
      </w:r>
    </w:p>
    <w:p w14:paraId="67BDE2CB"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7AB281AD"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2D25B452"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1A838BFA"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439DB5A9"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144EE4F2"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31B1D582"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0E589B8B"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7853E9A0"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46369FED"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38A22A3B"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403AD8D3"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2C9CE3C1"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19DA396F"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63DA1464"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404D1B97"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692852D5" w14:textId="77777777" w:rsidR="000205B8" w:rsidRDefault="000205B8" w:rsidP="000205B8">
      <w:pPr>
        <w:spacing w:after="0"/>
        <w:jc w:val="center"/>
        <w:rPr>
          <w:rFonts w:asciiTheme="majorHAnsi" w:eastAsia="Calibri" w:hAnsiTheme="majorHAnsi" w:cstheme="majorHAnsi"/>
          <w:color w:val="auto"/>
          <w:sz w:val="20"/>
          <w:szCs w:val="20"/>
        </w:rPr>
      </w:pPr>
    </w:p>
    <w:p w14:paraId="265E0262" w14:textId="77777777" w:rsidR="00C00358" w:rsidRDefault="00C00358" w:rsidP="000205B8">
      <w:pPr>
        <w:spacing w:after="0"/>
        <w:jc w:val="center"/>
        <w:rPr>
          <w:rFonts w:asciiTheme="majorHAnsi" w:eastAsia="Calibri" w:hAnsiTheme="majorHAnsi" w:cstheme="majorHAnsi"/>
          <w:color w:val="auto"/>
          <w:sz w:val="20"/>
          <w:szCs w:val="20"/>
        </w:rPr>
      </w:pPr>
    </w:p>
    <w:p w14:paraId="7F8E36ED" w14:textId="77777777" w:rsidR="00C00358" w:rsidRDefault="00C00358" w:rsidP="000205B8">
      <w:pPr>
        <w:spacing w:after="0"/>
        <w:jc w:val="center"/>
        <w:rPr>
          <w:rFonts w:asciiTheme="majorHAnsi" w:eastAsia="Calibri" w:hAnsiTheme="majorHAnsi" w:cstheme="majorHAnsi"/>
          <w:color w:val="auto"/>
          <w:sz w:val="20"/>
          <w:szCs w:val="20"/>
        </w:rPr>
      </w:pPr>
    </w:p>
    <w:p w14:paraId="0DDE0D53" w14:textId="77777777" w:rsidR="00C00358" w:rsidRDefault="00C00358" w:rsidP="000205B8">
      <w:pPr>
        <w:spacing w:after="0"/>
        <w:jc w:val="center"/>
        <w:rPr>
          <w:rFonts w:asciiTheme="majorHAnsi" w:eastAsia="Calibri" w:hAnsiTheme="majorHAnsi" w:cstheme="majorHAnsi"/>
          <w:color w:val="auto"/>
          <w:sz w:val="20"/>
          <w:szCs w:val="20"/>
        </w:rPr>
      </w:pPr>
    </w:p>
    <w:p w14:paraId="1AB1D9EF" w14:textId="77777777" w:rsidR="00C00358" w:rsidRDefault="00C00358" w:rsidP="000205B8">
      <w:pPr>
        <w:spacing w:after="0"/>
        <w:jc w:val="center"/>
        <w:rPr>
          <w:rFonts w:asciiTheme="majorHAnsi" w:eastAsia="Calibri" w:hAnsiTheme="majorHAnsi" w:cstheme="majorHAnsi"/>
          <w:color w:val="auto"/>
          <w:sz w:val="20"/>
          <w:szCs w:val="20"/>
        </w:rPr>
      </w:pPr>
    </w:p>
    <w:p w14:paraId="3712B8C7" w14:textId="77777777" w:rsidR="00201BDF" w:rsidRDefault="00201BDF" w:rsidP="00201BDF">
      <w:pPr>
        <w:spacing w:after="0"/>
        <w:jc w:val="center"/>
        <w:rPr>
          <w:rFonts w:asciiTheme="majorHAnsi" w:eastAsia="Calibri" w:hAnsiTheme="majorHAnsi" w:cstheme="majorHAnsi"/>
          <w:color w:val="auto"/>
          <w:sz w:val="20"/>
          <w:szCs w:val="20"/>
        </w:rPr>
      </w:pPr>
    </w:p>
    <w:p w14:paraId="64476CC1" w14:textId="77777777" w:rsidR="00201BDF" w:rsidRPr="000205B8" w:rsidRDefault="00201BDF" w:rsidP="00201BDF">
      <w:pPr>
        <w:spacing w:after="0"/>
        <w:jc w:val="center"/>
        <w:rPr>
          <w:rFonts w:asciiTheme="majorHAnsi" w:eastAsia="Calibri" w:hAnsiTheme="majorHAnsi" w:cstheme="majorHAnsi"/>
          <w:color w:val="auto"/>
          <w:sz w:val="20"/>
          <w:szCs w:val="20"/>
        </w:rPr>
      </w:pPr>
    </w:p>
    <w:p w14:paraId="23240660" w14:textId="206F94DC" w:rsidR="00201BDF" w:rsidRPr="00C00358" w:rsidRDefault="00201BDF" w:rsidP="00201BDF">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sidR="00193F73">
        <w:rPr>
          <w:rFonts w:asciiTheme="majorHAnsi" w:eastAsia="Calibri" w:hAnsiTheme="majorHAnsi" w:cstheme="majorHAnsi"/>
          <w:color w:val="auto"/>
          <w:sz w:val="28"/>
          <w:szCs w:val="28"/>
        </w:rPr>
        <w:t xml:space="preserve"> CCIR-AP-2026-10</w:t>
      </w:r>
    </w:p>
    <w:p w14:paraId="340262D1" w14:textId="77777777" w:rsidR="00C00358" w:rsidRPr="000205B8" w:rsidRDefault="00C00358" w:rsidP="000205B8">
      <w:pPr>
        <w:spacing w:after="0"/>
        <w:jc w:val="center"/>
        <w:rPr>
          <w:rFonts w:asciiTheme="majorHAnsi" w:eastAsia="Calibri" w:hAnsiTheme="majorHAnsi" w:cstheme="majorHAnsi"/>
          <w:color w:val="auto"/>
          <w:sz w:val="20"/>
          <w:szCs w:val="20"/>
        </w:rPr>
      </w:pPr>
    </w:p>
    <w:p w14:paraId="17C5BA0A" w14:textId="77777777" w:rsidR="000205B8" w:rsidRDefault="000205B8" w:rsidP="00456A64">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22083274" w14:textId="77777777" w:rsidR="00FE442E" w:rsidRPr="003E29C0" w:rsidRDefault="00FE442E" w:rsidP="00456A64">
      <w:pPr>
        <w:pStyle w:val="Sous-titrecyan"/>
        <w:rPr>
          <w:rFonts w:asciiTheme="majorHAnsi" w:hAnsiTheme="majorHAnsi" w:cstheme="majorHAnsi"/>
          <w:color w:val="auto"/>
          <w:sz w:val="20"/>
          <w:szCs w:val="20"/>
        </w:rPr>
      </w:pPr>
    </w:p>
    <w:p w14:paraId="7FF822FB" w14:textId="77777777" w:rsidR="003E29C0" w:rsidRPr="003E29C0" w:rsidRDefault="003E29C0" w:rsidP="003E29C0">
      <w:pPr>
        <w:spacing w:after="0" w:line="240" w:lineRule="auto"/>
        <w:rPr>
          <w:rFonts w:asciiTheme="majorHAnsi" w:hAnsiTheme="majorHAnsi" w:cstheme="majorHAnsi"/>
          <w:bCs/>
          <w:caps/>
          <w:color w:val="auto"/>
          <w:sz w:val="20"/>
          <w:szCs w:val="20"/>
        </w:rPr>
      </w:pPr>
    </w:p>
    <w:p w14:paraId="6D62FFB3" w14:textId="77777777" w:rsidR="003E29C0" w:rsidRPr="003E29C0" w:rsidRDefault="003E29C0" w:rsidP="003E29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09F8746F" w14:textId="77777777" w:rsidR="003E29C0" w:rsidRPr="00A71257" w:rsidRDefault="003E29C0" w:rsidP="003E29C0">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1B978A49" w14:textId="77777777" w:rsidR="003E29C0" w:rsidRPr="003E29C0" w:rsidRDefault="003E29C0" w:rsidP="003E29C0">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1FA0E2B2" w14:textId="77777777" w:rsidR="003E29C0" w:rsidRPr="003E29C0" w:rsidRDefault="003E29C0" w:rsidP="003E29C0">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7A2587C6" w14:textId="77777777" w:rsidR="003E29C0" w:rsidRPr="003E29C0" w:rsidRDefault="003E29C0" w:rsidP="003E29C0">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0CD6B137" w14:textId="77777777" w:rsidR="003E29C0" w:rsidRPr="003E29C0" w:rsidRDefault="003E29C0" w:rsidP="003E29C0">
      <w:pPr>
        <w:spacing w:before="120" w:after="120"/>
        <w:rPr>
          <w:rFonts w:asciiTheme="majorHAnsi" w:eastAsia="Times New Roman" w:hAnsiTheme="majorHAnsi" w:cstheme="majorHAnsi"/>
          <w:iCs/>
          <w:color w:val="auto"/>
          <w:sz w:val="20"/>
          <w:szCs w:val="20"/>
        </w:rPr>
      </w:pPr>
    </w:p>
    <w:p w14:paraId="23594F3E" w14:textId="77777777" w:rsidR="003E29C0" w:rsidRPr="003E29C0" w:rsidRDefault="003E29C0" w:rsidP="003E29C0">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3441C335" w14:textId="77777777" w:rsidR="003E29C0" w:rsidRPr="003E29C0" w:rsidRDefault="003E29C0" w:rsidP="003E29C0">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59EA9F3F" w14:textId="77777777" w:rsidR="003E29C0" w:rsidRPr="003E29C0" w:rsidRDefault="003E29C0" w:rsidP="00425E47">
      <w:pPr>
        <w:numPr>
          <w:ilvl w:val="0"/>
          <w:numId w:val="2"/>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18EC094F"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322DD1E0"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22D93E5E"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33A5446"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FBFB6C7"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8D3D6B9" w14:textId="6B1FF60D" w:rsidR="003E29C0" w:rsidRPr="003E29C0" w:rsidRDefault="003E29C0" w:rsidP="003E29C0">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sidR="00F51C49">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3698C315" w14:textId="7F55D7FC" w:rsidR="00F51C49" w:rsidRDefault="00F51C49" w:rsidP="003E29C0">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734324AB" w14:textId="13A6C3FB" w:rsidR="00F51C49" w:rsidRDefault="00F51C49" w:rsidP="003E29C0">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61E14D4C" w14:textId="29D89690" w:rsidR="003E29C0" w:rsidRPr="003E29C0" w:rsidRDefault="003E29C0" w:rsidP="003E29C0">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B5F5180" w14:textId="77777777" w:rsidR="003E29C0" w:rsidRPr="003E29C0" w:rsidRDefault="003E29C0" w:rsidP="003E29C0">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2C65CC4" w14:textId="77777777" w:rsidR="003E29C0" w:rsidRPr="003E29C0" w:rsidRDefault="003E29C0" w:rsidP="003E29C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7EE186B1" w14:textId="77777777" w:rsidR="003E29C0" w:rsidRPr="00A71257" w:rsidRDefault="003E29C0" w:rsidP="003E29C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2CF93D0C" w14:textId="77777777" w:rsidR="003E29C0" w:rsidRPr="003E29C0" w:rsidRDefault="003E29C0" w:rsidP="003E29C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70A7BBDD" w14:textId="77777777" w:rsidR="003E29C0" w:rsidRPr="003E29C0" w:rsidRDefault="003E29C0" w:rsidP="003E29C0">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6DDF0A90" w14:textId="77777777" w:rsidR="003E29C0" w:rsidRPr="003E29C0" w:rsidRDefault="003E29C0" w:rsidP="003E29C0">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20A52B21" w14:textId="77777777" w:rsidR="003E29C0" w:rsidRPr="003E29C0" w:rsidRDefault="003E29C0" w:rsidP="003E29C0">
      <w:pPr>
        <w:tabs>
          <w:tab w:val="left" w:leader="dot" w:pos="4536"/>
        </w:tabs>
        <w:spacing w:after="0"/>
        <w:jc w:val="both"/>
        <w:rPr>
          <w:rFonts w:asciiTheme="majorHAnsi" w:hAnsiTheme="majorHAnsi" w:cstheme="majorHAnsi"/>
          <w:b/>
          <w:color w:val="auto"/>
          <w:sz w:val="20"/>
          <w:szCs w:val="20"/>
          <w:lang w:eastAsia="fr-FR"/>
        </w:rPr>
      </w:pPr>
    </w:p>
    <w:p w14:paraId="7B744B5B" w14:textId="77777777" w:rsidR="003E29C0" w:rsidRPr="003E29C0" w:rsidRDefault="003E29C0" w:rsidP="003E29C0">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377BCF01"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23C13766"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46771C52" w14:textId="77777777" w:rsidR="003E29C0" w:rsidRPr="003E29C0" w:rsidRDefault="003E29C0" w:rsidP="003E29C0">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62864E94"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558166F8"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605824D0"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30892EE8"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19D950FA" w14:textId="77777777" w:rsidR="003E29C0" w:rsidRPr="003E29C0" w:rsidRDefault="003E29C0" w:rsidP="003E29C0">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104405E"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p>
    <w:p w14:paraId="5B261CCE" w14:textId="77777777" w:rsidR="003E29C0" w:rsidRPr="00A71257" w:rsidRDefault="003E29C0" w:rsidP="003E29C0">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602BEFB0" w14:textId="77777777" w:rsidR="003E29C0" w:rsidRPr="003E29C0" w:rsidRDefault="003E29C0" w:rsidP="003E29C0">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10971F83" w14:textId="77777777" w:rsidR="003E29C0" w:rsidRPr="003E29C0" w:rsidRDefault="003E29C0" w:rsidP="003E29C0">
      <w:pPr>
        <w:spacing w:before="120" w:after="120" w:line="240" w:lineRule="auto"/>
        <w:rPr>
          <w:rFonts w:asciiTheme="majorHAnsi" w:eastAsia="Times New Roman" w:hAnsiTheme="majorHAnsi" w:cstheme="majorHAnsi"/>
          <w:b/>
          <w:color w:val="auto"/>
          <w:sz w:val="20"/>
          <w:szCs w:val="20"/>
          <w:lang w:eastAsia="fr-FR"/>
        </w:rPr>
      </w:pPr>
    </w:p>
    <w:p w14:paraId="10A09FA3" w14:textId="77777777" w:rsidR="003E29C0" w:rsidRPr="003E29C0" w:rsidRDefault="003E29C0" w:rsidP="003E29C0">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7D18E8C8"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3FA7462E"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F3C209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0BA0397"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B287213"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69AD21E9"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1FACDC6" w14:textId="77777777" w:rsidR="003E29C0" w:rsidRPr="003E29C0" w:rsidRDefault="003E29C0" w:rsidP="003E29C0">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7DB4EE8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212ED94E"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1D53445A"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1E720152"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16A96B5A"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7C8816E3"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0BE2EF57"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1C048D3D" w14:textId="77777777" w:rsidR="003E29C0" w:rsidRPr="003E29C0" w:rsidRDefault="003E29C0" w:rsidP="003E29C0">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75AB0C36"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3E007684"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32CF8C62"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5F494AB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9C33FE5"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7276F4A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893A66B"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3364404C"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8036CE4"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26753308" w14:textId="77777777" w:rsid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2A6C172E" w14:textId="77777777" w:rsidR="00A71257" w:rsidRPr="003E29C0" w:rsidRDefault="00A71257"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9338954" w14:textId="77777777" w:rsidR="003E29C0" w:rsidRPr="003E29C0" w:rsidRDefault="003E29C0" w:rsidP="003E29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0FC2113C" w14:textId="77777777" w:rsidR="00A71257" w:rsidRPr="00A71257" w:rsidRDefault="00A71257" w:rsidP="00A71257">
      <w:pPr>
        <w:pStyle w:val="EM2007-Normaljustifi"/>
        <w:rPr>
          <w:rFonts w:ascii="Calibri" w:hAnsi="Calibri" w:cs="Calibri"/>
          <w:b w:val="0"/>
          <w:color w:val="auto"/>
        </w:rPr>
      </w:pPr>
    </w:p>
    <w:p w14:paraId="7DFA5EFE" w14:textId="77777777"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091B1EF4" w14:textId="77777777" w:rsidR="00A71257" w:rsidRPr="00A71257" w:rsidRDefault="00A71257" w:rsidP="00A71257">
      <w:pPr>
        <w:pStyle w:val="EM2007-Normaljustifi"/>
        <w:rPr>
          <w:rFonts w:ascii="Calibri" w:hAnsi="Calibri" w:cs="Calibri"/>
          <w:b w:val="0"/>
          <w:color w:val="auto"/>
        </w:rPr>
      </w:pPr>
    </w:p>
    <w:p w14:paraId="707F20AC" w14:textId="77777777"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581562DD" w14:textId="77777777" w:rsidR="00A71257" w:rsidRPr="00A71257" w:rsidRDefault="00A71257" w:rsidP="00A71257">
      <w:pPr>
        <w:pStyle w:val="EM2007-Normaljustifi"/>
        <w:rPr>
          <w:rFonts w:ascii="Calibri" w:hAnsi="Calibri" w:cs="Calibri"/>
          <w:b w:val="0"/>
          <w:color w:val="auto"/>
        </w:rPr>
      </w:pPr>
    </w:p>
    <w:p w14:paraId="477EA634" w14:textId="77777777"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60BB04A3" w14:textId="77777777" w:rsidR="00A71257" w:rsidRPr="00A71257" w:rsidRDefault="00A71257" w:rsidP="00A71257">
      <w:pPr>
        <w:pStyle w:val="EM2007-Normaljustifi"/>
        <w:rPr>
          <w:rFonts w:ascii="Calibri" w:hAnsi="Calibri" w:cs="Calibri"/>
          <w:b w:val="0"/>
          <w:color w:val="auto"/>
        </w:rPr>
      </w:pPr>
    </w:p>
    <w:p w14:paraId="231BF640" w14:textId="01ADC2B3"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02C2CBB9" w14:textId="77777777" w:rsidR="00A71257" w:rsidRPr="00A71257" w:rsidRDefault="00A71257" w:rsidP="00A71257">
      <w:pPr>
        <w:pStyle w:val="EM2007-Normaljustifi"/>
        <w:rPr>
          <w:rFonts w:ascii="Calibri" w:hAnsi="Calibri" w:cs="Calibri"/>
          <w:b w:val="0"/>
          <w:color w:val="auto"/>
        </w:rPr>
      </w:pPr>
    </w:p>
    <w:p w14:paraId="04D45F27" w14:textId="77777777" w:rsidR="003E29C0" w:rsidRPr="003E29C0" w:rsidRDefault="003E29C0" w:rsidP="003E29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3BD67429" w14:textId="77777777" w:rsidR="00A71257" w:rsidRDefault="00A71257" w:rsidP="00D74033">
      <w:pPr>
        <w:spacing w:after="0"/>
      </w:pPr>
    </w:p>
    <w:p w14:paraId="6253061A" w14:textId="77777777" w:rsidR="003E29C0" w:rsidRPr="00D74033" w:rsidRDefault="003E29C0" w:rsidP="00D74033">
      <w:pPr>
        <w:spacing w:after="0"/>
        <w:rPr>
          <w:b/>
          <w:color w:val="00B0F0"/>
          <w:sz w:val="24"/>
          <w:szCs w:val="24"/>
        </w:rPr>
      </w:pPr>
      <w:r w:rsidRPr="00D74033">
        <w:rPr>
          <w:b/>
          <w:color w:val="00B0F0"/>
          <w:sz w:val="24"/>
          <w:szCs w:val="24"/>
        </w:rPr>
        <w:t>3.1 – Objet du marché</w:t>
      </w:r>
    </w:p>
    <w:p w14:paraId="261DF05C" w14:textId="77777777" w:rsidR="003E29C0" w:rsidRPr="00A71257" w:rsidRDefault="003E29C0" w:rsidP="00D74033">
      <w:pPr>
        <w:spacing w:after="0"/>
      </w:pPr>
    </w:p>
    <w:p w14:paraId="543182B2" w14:textId="77777777" w:rsidR="00193F73" w:rsidRPr="0081193C" w:rsidRDefault="00193F73" w:rsidP="00193F73">
      <w:pPr>
        <w:pStyle w:val="Sous-titrecyan"/>
        <w:rPr>
          <w:rFonts w:asciiTheme="minorHAnsi" w:eastAsiaTheme="minorHAnsi" w:hAnsiTheme="minorHAnsi"/>
          <w:color w:val="262626" w:themeColor="text1" w:themeShade="80"/>
          <w:sz w:val="20"/>
          <w:szCs w:val="20"/>
        </w:rPr>
      </w:pPr>
      <w:r w:rsidRPr="0081193C">
        <w:rPr>
          <w:rFonts w:asciiTheme="minorHAnsi" w:eastAsiaTheme="minorHAnsi" w:hAnsiTheme="minorHAnsi"/>
          <w:color w:val="262626" w:themeColor="text1" w:themeShade="80"/>
          <w:sz w:val="20"/>
          <w:szCs w:val="20"/>
        </w:rPr>
        <w:t xml:space="preserve">Le présent contrat a pour objet </w:t>
      </w:r>
      <w:r>
        <w:rPr>
          <w:rFonts w:asciiTheme="minorHAnsi" w:eastAsiaTheme="minorHAnsi" w:hAnsiTheme="minorHAnsi"/>
          <w:color w:val="262626"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262626" w:themeColor="text1" w:themeShade="80"/>
          <w:sz w:val="20"/>
          <w:szCs w:val="20"/>
          <w:vertAlign w:val="superscript"/>
        </w:rPr>
        <w:t>ème</w:t>
      </w:r>
      <w:r>
        <w:rPr>
          <w:rFonts w:asciiTheme="minorHAnsi" w:eastAsiaTheme="minorHAnsi" w:hAnsiTheme="minorHAnsi"/>
          <w:color w:val="262626" w:themeColor="text1" w:themeShade="80"/>
          <w:sz w:val="20"/>
          <w:szCs w:val="20"/>
        </w:rPr>
        <w:t xml:space="preserve"> catégorie.</w:t>
      </w:r>
    </w:p>
    <w:p w14:paraId="0A6FDB2E" w14:textId="77777777" w:rsidR="00193F73" w:rsidRPr="0081193C" w:rsidRDefault="00193F73" w:rsidP="00193F73">
      <w:pPr>
        <w:pStyle w:val="Sous-titrecyan"/>
        <w:rPr>
          <w:rFonts w:asciiTheme="minorHAnsi" w:eastAsiaTheme="minorHAnsi" w:hAnsiTheme="minorHAnsi"/>
          <w:color w:val="262626" w:themeColor="text1" w:themeShade="80"/>
          <w:sz w:val="20"/>
          <w:szCs w:val="20"/>
        </w:rPr>
      </w:pPr>
    </w:p>
    <w:p w14:paraId="00383880" w14:textId="77777777" w:rsidR="00193F73" w:rsidRDefault="00193F73" w:rsidP="00193F73">
      <w:pPr>
        <w:pStyle w:val="Sous-titrecyan"/>
        <w:rPr>
          <w:rFonts w:asciiTheme="minorHAnsi" w:eastAsiaTheme="minorHAnsi" w:hAnsiTheme="minorHAnsi"/>
          <w:color w:val="262626" w:themeColor="text1" w:themeShade="80"/>
          <w:sz w:val="20"/>
          <w:szCs w:val="20"/>
        </w:rPr>
      </w:pPr>
      <w:r w:rsidRPr="005E4664">
        <w:rPr>
          <w:rFonts w:asciiTheme="minorHAnsi" w:eastAsiaTheme="minorHAnsi" w:hAnsiTheme="minorHAnsi"/>
          <w:color w:val="262626" w:themeColor="text1" w:themeShade="80"/>
          <w:sz w:val="20"/>
          <w:szCs w:val="20"/>
        </w:rPr>
        <w:t>Le détail des prestations à réaliser figure au CCTP.</w:t>
      </w:r>
      <w:r w:rsidRPr="0081193C">
        <w:rPr>
          <w:rFonts w:asciiTheme="minorHAnsi" w:eastAsiaTheme="minorHAnsi" w:hAnsiTheme="minorHAnsi"/>
          <w:color w:val="262626" w:themeColor="text1" w:themeShade="80"/>
          <w:sz w:val="20"/>
          <w:szCs w:val="20"/>
        </w:rPr>
        <w:t xml:space="preserve"> </w:t>
      </w:r>
    </w:p>
    <w:p w14:paraId="07DC303D" w14:textId="77777777" w:rsidR="00193F73" w:rsidRDefault="00193F73" w:rsidP="00193F73">
      <w:pPr>
        <w:pStyle w:val="Sous-titrecyan"/>
        <w:rPr>
          <w:rFonts w:asciiTheme="minorHAnsi" w:eastAsiaTheme="minorHAnsi" w:hAnsiTheme="minorHAnsi"/>
          <w:color w:val="262626" w:themeColor="text1" w:themeShade="80"/>
          <w:sz w:val="20"/>
          <w:szCs w:val="20"/>
        </w:rPr>
      </w:pPr>
    </w:p>
    <w:p w14:paraId="25334E4F" w14:textId="77777777" w:rsidR="00193F73" w:rsidRPr="0081193C" w:rsidRDefault="00193F73" w:rsidP="00193F73">
      <w:pPr>
        <w:pStyle w:val="Sous-titrecyan"/>
        <w:rPr>
          <w:rFonts w:asciiTheme="minorHAnsi" w:eastAsiaTheme="minorHAnsi" w:hAnsiTheme="minorHAnsi"/>
          <w:color w:val="262626" w:themeColor="text1" w:themeShade="80"/>
          <w:sz w:val="20"/>
          <w:szCs w:val="20"/>
        </w:rPr>
      </w:pPr>
      <w:r>
        <w:rPr>
          <w:rFonts w:asciiTheme="minorHAnsi" w:eastAsiaTheme="minorHAnsi" w:hAnsiTheme="minorHAnsi"/>
          <w:color w:val="262626"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3C4FECC1" w14:textId="77777777" w:rsidR="00193F73" w:rsidRPr="0081193C" w:rsidRDefault="00193F73" w:rsidP="00193F73">
      <w:pPr>
        <w:pStyle w:val="Sous-titrecyan"/>
        <w:rPr>
          <w:rFonts w:asciiTheme="minorHAnsi" w:eastAsiaTheme="minorHAnsi" w:hAnsiTheme="minorHAnsi"/>
          <w:color w:val="262626" w:themeColor="text1" w:themeShade="80"/>
          <w:sz w:val="20"/>
          <w:szCs w:val="20"/>
        </w:rPr>
      </w:pPr>
    </w:p>
    <w:p w14:paraId="613A7E51" w14:textId="77777777" w:rsidR="00193F73" w:rsidRDefault="00193F73" w:rsidP="00193F73">
      <w:pPr>
        <w:pStyle w:val="Sous-titrecyan"/>
        <w:rPr>
          <w:rFonts w:asciiTheme="minorHAnsi" w:eastAsiaTheme="minorHAnsi" w:hAnsiTheme="minorHAnsi"/>
          <w:color w:val="262626" w:themeColor="text1" w:themeShade="80"/>
          <w:sz w:val="20"/>
          <w:szCs w:val="20"/>
        </w:rPr>
      </w:pPr>
      <w:r w:rsidRPr="0081193C">
        <w:rPr>
          <w:rFonts w:asciiTheme="minorHAnsi" w:eastAsiaTheme="minorHAnsi" w:hAnsiTheme="minorHAnsi"/>
          <w:color w:val="262626" w:themeColor="text1" w:themeShade="80"/>
          <w:sz w:val="20"/>
          <w:szCs w:val="20"/>
        </w:rPr>
        <w:t>Le lieu d’exécution des prestations est</w:t>
      </w:r>
      <w:r>
        <w:rPr>
          <w:rFonts w:asciiTheme="minorHAnsi" w:eastAsiaTheme="minorHAnsi" w:hAnsiTheme="minorHAnsi"/>
          <w:color w:val="262626" w:themeColor="text1" w:themeShade="80"/>
          <w:sz w:val="20"/>
          <w:szCs w:val="20"/>
        </w:rPr>
        <w:t> :</w:t>
      </w:r>
    </w:p>
    <w:p w14:paraId="1C0CD5A0" w14:textId="77777777" w:rsidR="00193F73" w:rsidRDefault="00193F73" w:rsidP="00193F73">
      <w:pPr>
        <w:pStyle w:val="Sous-titrecyan"/>
        <w:rPr>
          <w:rFonts w:asciiTheme="minorHAnsi" w:eastAsiaTheme="minorHAnsi" w:hAnsiTheme="minorHAnsi"/>
          <w:color w:val="262626" w:themeColor="text1" w:themeShade="80"/>
          <w:sz w:val="20"/>
          <w:szCs w:val="20"/>
        </w:rPr>
      </w:pPr>
    </w:p>
    <w:p w14:paraId="336C19B1" w14:textId="77777777" w:rsidR="00193F73" w:rsidRPr="005E4664" w:rsidRDefault="00193F73" w:rsidP="00193F73">
      <w:pPr>
        <w:pStyle w:val="Sous-titrecyan"/>
        <w:rPr>
          <w:rFonts w:asciiTheme="minorHAnsi" w:eastAsiaTheme="minorHAnsi" w:hAnsiTheme="minorHAnsi"/>
          <w:b/>
          <w:bCs/>
          <w:color w:val="262626" w:themeColor="text1" w:themeShade="80"/>
          <w:sz w:val="20"/>
          <w:szCs w:val="20"/>
        </w:rPr>
      </w:pPr>
      <w:r w:rsidRPr="005E4664">
        <w:rPr>
          <w:rFonts w:asciiTheme="minorHAnsi" w:eastAsiaTheme="minorHAnsi" w:hAnsiTheme="minorHAnsi"/>
          <w:b/>
          <w:bCs/>
          <w:color w:val="262626" w:themeColor="text1" w:themeShade="80"/>
          <w:sz w:val="20"/>
          <w:szCs w:val="20"/>
        </w:rPr>
        <w:t>32 Rue de Noyon</w:t>
      </w:r>
    </w:p>
    <w:p w14:paraId="5522687A" w14:textId="77777777" w:rsidR="00193F73" w:rsidRPr="005E4664" w:rsidRDefault="00193F73" w:rsidP="00193F73">
      <w:pPr>
        <w:pStyle w:val="Sous-titrecyan"/>
        <w:rPr>
          <w:rFonts w:asciiTheme="minorHAnsi" w:eastAsiaTheme="minorHAnsi" w:hAnsiTheme="minorHAnsi"/>
          <w:b/>
          <w:bCs/>
          <w:color w:val="262626" w:themeColor="text1" w:themeShade="80"/>
          <w:sz w:val="20"/>
          <w:szCs w:val="20"/>
        </w:rPr>
      </w:pPr>
      <w:r w:rsidRPr="005E4664">
        <w:rPr>
          <w:rFonts w:asciiTheme="minorHAnsi" w:eastAsiaTheme="minorHAnsi" w:hAnsiTheme="minorHAnsi"/>
          <w:b/>
          <w:bCs/>
          <w:color w:val="262626" w:themeColor="text1" w:themeShade="80"/>
          <w:sz w:val="20"/>
          <w:szCs w:val="20"/>
        </w:rPr>
        <w:t xml:space="preserve">80000 Amiens. </w:t>
      </w:r>
    </w:p>
    <w:p w14:paraId="7B40B5B4" w14:textId="77777777" w:rsidR="003E29C0" w:rsidRDefault="003E29C0" w:rsidP="00D74033">
      <w:pPr>
        <w:spacing w:after="0"/>
      </w:pPr>
    </w:p>
    <w:p w14:paraId="4A4C785A" w14:textId="5A9E1F70" w:rsidR="00193F73" w:rsidRPr="00193F73" w:rsidRDefault="00193F73" w:rsidP="00D74033">
      <w:pPr>
        <w:spacing w:after="0"/>
        <w:rPr>
          <w:b/>
          <w:bCs/>
          <w:sz w:val="20"/>
          <w:szCs w:val="20"/>
        </w:rPr>
      </w:pPr>
      <w:r w:rsidRPr="00193F73">
        <w:rPr>
          <w:b/>
          <w:bCs/>
          <w:sz w:val="20"/>
          <w:szCs w:val="20"/>
        </w:rPr>
        <w:t xml:space="preserve">Le présent acte d’engagement est relatif au lot n°1 – VRD. </w:t>
      </w:r>
    </w:p>
    <w:p w14:paraId="635E7CA2" w14:textId="77777777" w:rsidR="00193F73" w:rsidRPr="00A71257" w:rsidRDefault="00193F73" w:rsidP="00D74033">
      <w:pPr>
        <w:spacing w:after="0"/>
      </w:pPr>
    </w:p>
    <w:p w14:paraId="7C87BE56" w14:textId="77777777" w:rsidR="003E29C0" w:rsidRPr="00D74033" w:rsidRDefault="003E29C0" w:rsidP="00D74033">
      <w:pPr>
        <w:spacing w:after="0"/>
        <w:rPr>
          <w:b/>
          <w:color w:val="00B0F0"/>
          <w:sz w:val="24"/>
          <w:szCs w:val="24"/>
        </w:rPr>
      </w:pPr>
      <w:r w:rsidRPr="00D74033">
        <w:rPr>
          <w:b/>
          <w:color w:val="00B0F0"/>
          <w:sz w:val="24"/>
          <w:szCs w:val="24"/>
        </w:rPr>
        <w:t xml:space="preserve">3.2 – Variantes </w:t>
      </w:r>
    </w:p>
    <w:p w14:paraId="7E9DE47F" w14:textId="77777777" w:rsidR="003E29C0" w:rsidRDefault="003E29C0" w:rsidP="00D74033">
      <w:pPr>
        <w:pStyle w:val="EM2007-Normaljustifi"/>
        <w:rPr>
          <w:color w:val="auto"/>
        </w:rPr>
      </w:pPr>
    </w:p>
    <w:p w14:paraId="0A53D4B3" w14:textId="77777777" w:rsidR="003E29C0" w:rsidRPr="00D74033" w:rsidRDefault="003E29C0" w:rsidP="00D74033">
      <w:pPr>
        <w:spacing w:after="0"/>
        <w:rPr>
          <w:b/>
          <w:color w:val="00B0F0"/>
          <w:sz w:val="20"/>
          <w:szCs w:val="20"/>
        </w:rPr>
      </w:pPr>
      <w:r w:rsidRPr="00D74033">
        <w:rPr>
          <w:b/>
          <w:color w:val="00B0F0"/>
          <w:sz w:val="20"/>
          <w:szCs w:val="20"/>
        </w:rPr>
        <w:t>3.2.1 – Variantes à l’initiative du candidat</w:t>
      </w:r>
    </w:p>
    <w:p w14:paraId="4D13948B" w14:textId="77777777" w:rsidR="003E29C0" w:rsidRPr="00A71257" w:rsidRDefault="003E29C0" w:rsidP="00D74033">
      <w:pPr>
        <w:spacing w:after="0"/>
      </w:pPr>
    </w:p>
    <w:p w14:paraId="30EEDDCC" w14:textId="77777777" w:rsidR="00102E2F" w:rsidRPr="00AD03E2" w:rsidRDefault="00102E2F" w:rsidP="00102E2F">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0A08B34C" w14:textId="77777777" w:rsidR="003E29C0" w:rsidRPr="00D74033" w:rsidRDefault="003E29C0" w:rsidP="00D74033">
      <w:pPr>
        <w:spacing w:after="0"/>
        <w:rPr>
          <w:b/>
          <w:color w:val="00B0F0"/>
          <w:sz w:val="20"/>
          <w:szCs w:val="20"/>
        </w:rPr>
      </w:pPr>
      <w:r w:rsidRPr="00D74033">
        <w:rPr>
          <w:b/>
          <w:color w:val="00B0F0"/>
          <w:sz w:val="20"/>
          <w:szCs w:val="20"/>
        </w:rPr>
        <w:t>3.2.1 – Variantes imposées/Prestation supplémentaire éventuelle</w:t>
      </w:r>
    </w:p>
    <w:p w14:paraId="26502B41" w14:textId="77777777" w:rsidR="00A71257" w:rsidRDefault="00A71257" w:rsidP="00D74033">
      <w:pPr>
        <w:tabs>
          <w:tab w:val="left" w:pos="720"/>
        </w:tabs>
        <w:spacing w:after="0" w:line="240" w:lineRule="auto"/>
        <w:jc w:val="both"/>
        <w:rPr>
          <w:rFonts w:asciiTheme="majorHAnsi" w:hAnsiTheme="majorHAnsi" w:cstheme="majorHAnsi"/>
          <w:color w:val="auto"/>
          <w:sz w:val="20"/>
          <w:szCs w:val="20"/>
        </w:rPr>
      </w:pPr>
    </w:p>
    <w:p w14:paraId="0B891ED9" w14:textId="6B9EE3BC" w:rsidR="00102E2F" w:rsidRDefault="00E702CB" w:rsidP="00D74033">
      <w:pPr>
        <w:tabs>
          <w:tab w:val="left" w:pos="720"/>
        </w:tabs>
        <w:spacing w:after="0" w:line="240" w:lineRule="auto"/>
        <w:jc w:val="both"/>
        <w:rPr>
          <w:rFonts w:cs="Arial"/>
          <w:szCs w:val="20"/>
        </w:rPr>
      </w:pPr>
      <w:r w:rsidRPr="003F4EEF">
        <w:rPr>
          <w:rFonts w:cs="Arial"/>
          <w:szCs w:val="20"/>
        </w:rPr>
        <w:t>Dans le cadre de la présente consultation, le pouvoir adjudicateur exige la remise de variantes obligatoires (sous la forme de prestations supplémentaires éventuelles</w:t>
      </w:r>
      <w:r>
        <w:rPr>
          <w:rFonts w:cs="Arial"/>
          <w:szCs w:val="20"/>
        </w:rPr>
        <w:t>.</w:t>
      </w:r>
    </w:p>
    <w:p w14:paraId="400E1602" w14:textId="77777777" w:rsidR="00E702CB" w:rsidRDefault="00E702CB" w:rsidP="00D74033">
      <w:pPr>
        <w:tabs>
          <w:tab w:val="left" w:pos="720"/>
        </w:tabs>
        <w:spacing w:after="0" w:line="240" w:lineRule="auto"/>
        <w:jc w:val="both"/>
        <w:rPr>
          <w:rFonts w:asciiTheme="majorHAnsi" w:hAnsiTheme="majorHAnsi" w:cstheme="majorHAnsi"/>
          <w:color w:val="auto"/>
          <w:sz w:val="20"/>
          <w:szCs w:val="20"/>
        </w:rPr>
      </w:pPr>
    </w:p>
    <w:p w14:paraId="039A0AE7" w14:textId="77777777" w:rsidR="00E702CB" w:rsidRPr="00E702CB" w:rsidRDefault="00E702CB" w:rsidP="00E702CB">
      <w:pPr>
        <w:pStyle w:val="EM2007-Normaljustifi"/>
        <w:rPr>
          <w:b w:val="0"/>
          <w:bCs/>
          <w:color w:val="262626" w:themeColor="text1" w:themeShade="80"/>
          <w:lang w:eastAsia="en-US"/>
        </w:rPr>
      </w:pPr>
      <w:r w:rsidRPr="00E702CB">
        <w:rPr>
          <w:b w:val="0"/>
          <w:bCs/>
          <w:color w:val="262626" w:themeColor="text1" w:themeShade="80"/>
          <w:lang w:eastAsia="en-US"/>
        </w:rPr>
        <w:t>Conformément aux dispositions du règlement de la consultation, les soumissionnaires sont tenus de chiffrer l’ensemble des PSE prévues pour le lot auquel ils soumissionnent. Ces prestations sont identifiées comme « Option » dans les Décompositions du Prix Global et Forfaitaire (DPGF) correspondantes.</w:t>
      </w:r>
    </w:p>
    <w:p w14:paraId="47A0E54F" w14:textId="77777777" w:rsidR="00E702CB" w:rsidRPr="00E702CB" w:rsidRDefault="00E702CB" w:rsidP="00E702CB">
      <w:pPr>
        <w:pStyle w:val="EM2007-Normaljustifi"/>
        <w:rPr>
          <w:b w:val="0"/>
          <w:bCs/>
          <w:color w:val="262626" w:themeColor="text1" w:themeShade="80"/>
          <w:lang w:eastAsia="en-US"/>
        </w:rPr>
      </w:pPr>
    </w:p>
    <w:p w14:paraId="0289D3AE" w14:textId="77777777" w:rsidR="00E702CB" w:rsidRPr="00E702CB" w:rsidRDefault="00E702CB" w:rsidP="00E702CB">
      <w:pPr>
        <w:pStyle w:val="EM2007-Normaljustifi"/>
        <w:rPr>
          <w:b w:val="0"/>
          <w:bCs/>
          <w:color w:val="262626" w:themeColor="text1" w:themeShade="80"/>
          <w:lang w:eastAsia="en-US"/>
        </w:rPr>
      </w:pPr>
      <w:r w:rsidRPr="00E702CB">
        <w:rPr>
          <w:b w:val="0"/>
          <w:bCs/>
          <w:color w:val="262626" w:themeColor="text1" w:themeShade="80"/>
          <w:lang w:eastAsia="en-US"/>
        </w:rPr>
        <w:t xml:space="preserve">A défaut de chiffrage d’une ou plusieurs PSE demandées pour le lot concerné, l’offre du soumissionnaire pourra être déclarée irrégulière. </w:t>
      </w:r>
    </w:p>
    <w:p w14:paraId="6B016F1A" w14:textId="77777777" w:rsidR="00102E2F" w:rsidRDefault="00102E2F" w:rsidP="00102E2F">
      <w:pPr>
        <w:pStyle w:val="EM2007-Normaljustifi"/>
        <w:rPr>
          <w:color w:val="262626" w:themeColor="text1" w:themeShade="80"/>
          <w:lang w:eastAsia="en-US"/>
        </w:rPr>
      </w:pPr>
    </w:p>
    <w:p w14:paraId="3E76D7F9" w14:textId="77777777" w:rsidR="00102E2F" w:rsidRPr="002E6237" w:rsidRDefault="00102E2F" w:rsidP="00102E2F">
      <w:pPr>
        <w:pStyle w:val="EM2007-Normaljustifi"/>
        <w:numPr>
          <w:ilvl w:val="0"/>
          <w:numId w:val="3"/>
        </w:numPr>
        <w:rPr>
          <w:b w:val="0"/>
          <w:bCs/>
          <w:color w:val="262626" w:themeColor="text1" w:themeShade="80"/>
          <w:lang w:eastAsia="en-US"/>
        </w:rPr>
      </w:pPr>
      <w:r w:rsidRPr="002E6237">
        <w:rPr>
          <w:bCs/>
          <w:color w:val="262626" w:themeColor="text1" w:themeShade="80"/>
          <w:lang w:eastAsia="en-US"/>
        </w:rPr>
        <w:t>Lot n°1 – VRD</w:t>
      </w:r>
    </w:p>
    <w:p w14:paraId="704851E2" w14:textId="77777777" w:rsidR="00102E2F" w:rsidRDefault="00102E2F" w:rsidP="00102E2F">
      <w:pPr>
        <w:pStyle w:val="EM2007-Normaljustifi"/>
        <w:numPr>
          <w:ilvl w:val="1"/>
          <w:numId w:val="3"/>
        </w:numPr>
        <w:rPr>
          <w:color w:val="262626" w:themeColor="text1" w:themeShade="80"/>
          <w:lang w:eastAsia="en-US"/>
        </w:rPr>
      </w:pPr>
      <w:r w:rsidRPr="002E6237">
        <w:rPr>
          <w:color w:val="262626" w:themeColor="text1" w:themeShade="80"/>
          <w:lang w:eastAsia="en-US"/>
        </w:rPr>
        <w:t>PSE n°1.1 : Réalisation d’un cheminement PMR en enrobé.</w:t>
      </w:r>
    </w:p>
    <w:p w14:paraId="5317431F" w14:textId="77777777" w:rsidR="00102E2F" w:rsidRPr="002E6237" w:rsidRDefault="00102E2F" w:rsidP="00102E2F">
      <w:pPr>
        <w:pStyle w:val="EM2007-Normaljustifi"/>
        <w:rPr>
          <w:color w:val="262626" w:themeColor="text1" w:themeShade="80"/>
          <w:lang w:eastAsia="en-US"/>
        </w:rPr>
      </w:pPr>
    </w:p>
    <w:p w14:paraId="782250AB" w14:textId="77777777" w:rsidR="00A71257" w:rsidRPr="003E29C0" w:rsidRDefault="00A71257" w:rsidP="00D74033">
      <w:pPr>
        <w:tabs>
          <w:tab w:val="left" w:pos="720"/>
        </w:tabs>
        <w:spacing w:after="0" w:line="240" w:lineRule="auto"/>
        <w:jc w:val="both"/>
        <w:rPr>
          <w:rFonts w:asciiTheme="majorHAnsi" w:hAnsiTheme="majorHAnsi" w:cstheme="majorHAnsi"/>
          <w:color w:val="auto"/>
          <w:sz w:val="20"/>
          <w:szCs w:val="20"/>
        </w:rPr>
      </w:pPr>
    </w:p>
    <w:p w14:paraId="5C810AEE" w14:textId="77777777" w:rsidR="003E29C0" w:rsidRPr="00D74033" w:rsidRDefault="003E29C0" w:rsidP="00D74033">
      <w:pPr>
        <w:spacing w:after="0"/>
        <w:rPr>
          <w:b/>
          <w:color w:val="00B0F0"/>
          <w:sz w:val="24"/>
          <w:szCs w:val="24"/>
        </w:rPr>
      </w:pPr>
      <w:r w:rsidRPr="00D74033">
        <w:rPr>
          <w:b/>
          <w:color w:val="00B0F0"/>
          <w:sz w:val="24"/>
          <w:szCs w:val="24"/>
        </w:rPr>
        <w:t>3.3 –Forme du marché</w:t>
      </w:r>
    </w:p>
    <w:p w14:paraId="7A610E66" w14:textId="77777777" w:rsidR="00193F73" w:rsidRPr="00193F73" w:rsidRDefault="00193F73" w:rsidP="00193F73">
      <w:pPr>
        <w:jc w:val="both"/>
        <w:rPr>
          <w:sz w:val="20"/>
          <w:szCs w:val="20"/>
        </w:rPr>
      </w:pPr>
      <w:r w:rsidRPr="00193F73">
        <w:rPr>
          <w:sz w:val="20"/>
          <w:szCs w:val="20"/>
        </w:rPr>
        <w:t xml:space="preserve">L’opération de travaux donnera lieu à un allotissement défini comme suit : </w:t>
      </w:r>
    </w:p>
    <w:p w14:paraId="7872610D"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1 : VRD</w:t>
      </w:r>
    </w:p>
    <w:p w14:paraId="5702359E"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2 : Démolition / Gros œuvre</w:t>
      </w:r>
    </w:p>
    <w:p w14:paraId="0ACFDF05"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3 : Etanchéité / Couverture</w:t>
      </w:r>
    </w:p>
    <w:p w14:paraId="63AB7684"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4 : Menuiseries extérieures</w:t>
      </w:r>
    </w:p>
    <w:p w14:paraId="43EE8C88"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5 : Métallerie</w:t>
      </w:r>
    </w:p>
    <w:p w14:paraId="31920A6F"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6 : Plâtrerie / Menuiseries intérieures</w:t>
      </w:r>
    </w:p>
    <w:p w14:paraId="4AA713AC"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7 : Carrelage / Faïences</w:t>
      </w:r>
    </w:p>
    <w:p w14:paraId="06AA950A"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8 : Revêtements de sols souples</w:t>
      </w:r>
    </w:p>
    <w:p w14:paraId="59245528"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9 : Peinture</w:t>
      </w:r>
    </w:p>
    <w:p w14:paraId="61E3C608"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Lot 10 : Electricité / Courants forts et faibles / Ventilation / Chauffage</w:t>
      </w:r>
    </w:p>
    <w:p w14:paraId="7A310D53" w14:textId="77777777" w:rsidR="00193F73" w:rsidRPr="00193F73" w:rsidRDefault="00193F73" w:rsidP="00193F73">
      <w:pPr>
        <w:pStyle w:val="Paragraphedeliste"/>
        <w:numPr>
          <w:ilvl w:val="0"/>
          <w:numId w:val="3"/>
        </w:numPr>
        <w:jc w:val="both"/>
        <w:rPr>
          <w:rFonts w:asciiTheme="minorHAnsi" w:hAnsiTheme="minorHAnsi"/>
          <w:color w:val="262626" w:themeColor="text1" w:themeShade="80"/>
          <w:sz w:val="20"/>
          <w:szCs w:val="20"/>
        </w:rPr>
      </w:pPr>
      <w:r w:rsidRPr="00193F73">
        <w:rPr>
          <w:rFonts w:asciiTheme="minorHAnsi" w:hAnsiTheme="minorHAnsi"/>
          <w:color w:val="262626" w:themeColor="text1" w:themeShade="80"/>
          <w:sz w:val="20"/>
          <w:szCs w:val="20"/>
        </w:rPr>
        <w:t xml:space="preserve">Lot 11 : Plomberie / Equipements sanitaires. </w:t>
      </w:r>
    </w:p>
    <w:p w14:paraId="46D922FC" w14:textId="77777777" w:rsidR="00193F73" w:rsidRPr="00193F73" w:rsidRDefault="00193F73" w:rsidP="00193F73">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132004E0" w14:textId="77777777" w:rsidR="00193F73" w:rsidRPr="00193F73" w:rsidRDefault="00193F73" w:rsidP="00193F73">
      <w:pPr>
        <w:jc w:val="both"/>
        <w:rPr>
          <w:sz w:val="20"/>
          <w:szCs w:val="20"/>
        </w:rPr>
      </w:pPr>
      <w:r w:rsidRPr="00193F73">
        <w:rPr>
          <w:sz w:val="20"/>
          <w:szCs w:val="20"/>
        </w:rPr>
        <w:t xml:space="preserve">Chaque lot donnera lieu à la passation d’un marché public distinct. </w:t>
      </w:r>
    </w:p>
    <w:p w14:paraId="34B21B1B" w14:textId="77777777" w:rsidR="003E29C0" w:rsidRPr="00A71257" w:rsidRDefault="003E29C0" w:rsidP="00D74033">
      <w:pPr>
        <w:spacing w:after="0"/>
      </w:pPr>
    </w:p>
    <w:p w14:paraId="2FC6ACB5" w14:textId="7777777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4CE1D876" w14:textId="77777777" w:rsidR="00E702CB" w:rsidRDefault="00E702CB" w:rsidP="00E702CB">
      <w:pPr>
        <w:spacing w:after="120"/>
        <w:jc w:val="both"/>
        <w:rPr>
          <w:szCs w:val="20"/>
        </w:rPr>
      </w:pPr>
      <w:r>
        <w:rPr>
          <w:szCs w:val="20"/>
        </w:rPr>
        <w:t xml:space="preserve">Le marché est conclu pour une durée de vingt-quatre (24) mois consécutifs à compter de la date de notification du marché ou de la date de commencement des travaux telle que précisée par ordre de service. </w:t>
      </w:r>
    </w:p>
    <w:p w14:paraId="0F39F818" w14:textId="77777777" w:rsidR="00E702CB" w:rsidRDefault="00E702CB" w:rsidP="00E702CB">
      <w:pPr>
        <w:spacing w:after="120"/>
        <w:jc w:val="both"/>
        <w:rPr>
          <w:szCs w:val="20"/>
        </w:rPr>
      </w:pPr>
      <w:r>
        <w:rPr>
          <w:szCs w:val="20"/>
        </w:rPr>
        <w:t xml:space="preserve">A l’issue de la période d’exécution, une réception des travaux sera prononcée par le maitre d’ouvrage, avec ou sans réserve, conformément aux dispositions du CCAG-TX. </w:t>
      </w:r>
    </w:p>
    <w:p w14:paraId="3DEF604C" w14:textId="77777777" w:rsidR="00E702CB" w:rsidRDefault="00E702CB" w:rsidP="00E702CB">
      <w:pPr>
        <w:spacing w:after="120"/>
        <w:jc w:val="both"/>
        <w:rPr>
          <w:szCs w:val="20"/>
        </w:rPr>
      </w:pPr>
      <w:r>
        <w:rPr>
          <w:szCs w:val="20"/>
        </w:rPr>
        <w:t xml:space="preserve">Le titulaire s’engage à procéder à la levée des réserves émises lors de la réception dans les délais contractuels impartis. La levée complète des réserves fait partie intégrante de l’exécution du marché. </w:t>
      </w:r>
    </w:p>
    <w:p w14:paraId="234E2A90" w14:textId="468A30EF" w:rsidR="00E702CB" w:rsidRDefault="00E702CB" w:rsidP="00E702CB">
      <w:pPr>
        <w:spacing w:after="120"/>
        <w:jc w:val="both"/>
        <w:rPr>
          <w:szCs w:val="20"/>
        </w:rPr>
      </w:pPr>
      <w:r>
        <w:rPr>
          <w:szCs w:val="20"/>
        </w:rPr>
        <w:t xml:space="preserve">Les dispositions relatives à la Garantie de Parfait Achèvement (GPA) sont définies à l’article 10.6 du CCAP. </w:t>
      </w:r>
    </w:p>
    <w:p w14:paraId="08C39FD2" w14:textId="77777777" w:rsidR="00E702CB" w:rsidRPr="0081193C" w:rsidRDefault="00E702CB" w:rsidP="00E702CB">
      <w:pPr>
        <w:spacing w:after="120"/>
        <w:jc w:val="both"/>
        <w:rPr>
          <w:szCs w:val="20"/>
        </w:rPr>
      </w:pPr>
      <w:r>
        <w:rPr>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3D46C633" w14:textId="77777777" w:rsidR="00193F73" w:rsidRDefault="00193F73" w:rsidP="00193F73">
      <w:pPr>
        <w:pStyle w:val="Sous-titrecyan"/>
        <w:jc w:val="both"/>
        <w:rPr>
          <w:rFonts w:asciiTheme="minorHAnsi" w:eastAsiaTheme="minorHAnsi" w:hAnsiTheme="minorHAnsi" w:cstheme="minorBidi"/>
          <w:color w:val="262626" w:themeColor="text1" w:themeShade="80"/>
          <w:sz w:val="20"/>
          <w:szCs w:val="20"/>
        </w:rPr>
      </w:pPr>
      <w:r w:rsidRPr="00415EDF">
        <w:rPr>
          <w:rFonts w:asciiTheme="minorHAnsi" w:eastAsiaTheme="minorHAnsi" w:hAnsiTheme="minorHAnsi" w:cstheme="minorBidi"/>
          <w:color w:val="262626" w:themeColor="text1" w:themeShade="80"/>
          <w:sz w:val="20"/>
          <w:szCs w:val="20"/>
        </w:rPr>
        <w:t>Pour l’ensemble des lots, la durée de la période de préparation est fixée à un (1) mois par dérogation à l’article 28.1 CCAG-TX.</w:t>
      </w:r>
    </w:p>
    <w:p w14:paraId="5F2E64DF" w14:textId="77777777" w:rsidR="00193F73" w:rsidRPr="00B0629F" w:rsidRDefault="00193F73" w:rsidP="00193F73">
      <w:pPr>
        <w:pStyle w:val="Sous-titrecyan"/>
        <w:jc w:val="both"/>
        <w:rPr>
          <w:rFonts w:asciiTheme="minorHAnsi" w:eastAsiaTheme="minorHAnsi" w:hAnsiTheme="minorHAnsi" w:cstheme="minorBidi"/>
          <w:color w:val="262626" w:themeColor="text1" w:themeShade="80"/>
          <w:sz w:val="20"/>
          <w:szCs w:val="20"/>
        </w:rPr>
      </w:pPr>
    </w:p>
    <w:p w14:paraId="11E0B0C2" w14:textId="77777777" w:rsidR="00193F73" w:rsidRDefault="00193F73" w:rsidP="00193F73">
      <w:pPr>
        <w:pStyle w:val="Sous-titrecyan"/>
        <w:jc w:val="both"/>
        <w:rPr>
          <w:rFonts w:asciiTheme="minorHAnsi" w:eastAsiaTheme="minorHAnsi" w:hAnsiTheme="minorHAnsi" w:cstheme="minorBidi"/>
          <w:color w:val="262626" w:themeColor="text1" w:themeShade="80"/>
          <w:sz w:val="20"/>
          <w:szCs w:val="20"/>
        </w:rPr>
      </w:pPr>
      <w:r w:rsidRPr="00B0629F">
        <w:rPr>
          <w:rFonts w:asciiTheme="minorHAnsi" w:eastAsiaTheme="minorHAnsi" w:hAnsiTheme="minorHAnsi" w:cstheme="minorBidi"/>
          <w:color w:val="262626" w:themeColor="text1" w:themeShade="80"/>
          <w:sz w:val="20"/>
          <w:szCs w:val="20"/>
        </w:rPr>
        <w:lastRenderedPageBreak/>
        <w:t xml:space="preserve">La période de préparation est </w:t>
      </w:r>
      <w:r w:rsidRPr="00415EDF">
        <w:rPr>
          <w:rFonts w:asciiTheme="minorHAnsi" w:eastAsiaTheme="minorHAnsi" w:hAnsiTheme="minorHAnsi" w:cstheme="minorBidi"/>
          <w:color w:val="262626" w:themeColor="text1" w:themeShade="80"/>
          <w:sz w:val="20"/>
          <w:szCs w:val="20"/>
        </w:rPr>
        <w:t>non comprise</w:t>
      </w:r>
      <w:r w:rsidRPr="00B0629F">
        <w:rPr>
          <w:rFonts w:asciiTheme="minorHAnsi" w:eastAsiaTheme="minorHAnsi" w:hAnsiTheme="minorHAnsi" w:cstheme="minorBidi"/>
          <w:color w:val="262626" w:themeColor="text1" w:themeShade="80"/>
          <w:sz w:val="20"/>
          <w:szCs w:val="20"/>
        </w:rPr>
        <w:t xml:space="preserve"> dans le délai d'exécution des travaux</w:t>
      </w:r>
      <w:r>
        <w:rPr>
          <w:rFonts w:asciiTheme="minorHAnsi" w:eastAsiaTheme="minorHAnsi" w:hAnsiTheme="minorHAnsi" w:cstheme="minorBidi"/>
          <w:color w:val="262626" w:themeColor="text1" w:themeShade="80"/>
          <w:sz w:val="20"/>
          <w:szCs w:val="20"/>
        </w:rPr>
        <w:t>,</w:t>
      </w:r>
      <w:r w:rsidRPr="00B0629F">
        <w:rPr>
          <w:rFonts w:asciiTheme="minorHAnsi" w:eastAsiaTheme="minorHAnsi" w:hAnsiTheme="minorHAnsi" w:cstheme="minorBidi"/>
          <w:color w:val="262626" w:themeColor="text1" w:themeShade="80"/>
          <w:sz w:val="20"/>
          <w:szCs w:val="20"/>
        </w:rPr>
        <w:t xml:space="preserve"> par dérogation à l’article 28.1 du CCAG-TX.</w:t>
      </w:r>
    </w:p>
    <w:p w14:paraId="73E9AB9C" w14:textId="77777777" w:rsidR="00193F73" w:rsidRPr="00B0629F" w:rsidRDefault="00193F73" w:rsidP="00193F73">
      <w:pPr>
        <w:pStyle w:val="Sous-titrecyan"/>
        <w:jc w:val="both"/>
        <w:rPr>
          <w:rFonts w:asciiTheme="minorHAnsi" w:eastAsiaTheme="minorHAnsi" w:hAnsiTheme="minorHAnsi" w:cstheme="minorBidi"/>
          <w:color w:val="262626" w:themeColor="text1" w:themeShade="80"/>
          <w:sz w:val="20"/>
          <w:szCs w:val="20"/>
        </w:rPr>
      </w:pPr>
    </w:p>
    <w:p w14:paraId="66697528" w14:textId="77777777" w:rsidR="00193F73" w:rsidRDefault="00193F73" w:rsidP="00193F73">
      <w:pPr>
        <w:pStyle w:val="Sous-titrecyan"/>
        <w:jc w:val="both"/>
        <w:rPr>
          <w:rFonts w:asciiTheme="minorHAnsi" w:eastAsiaTheme="minorHAnsi" w:hAnsiTheme="minorHAnsi" w:cstheme="minorBidi"/>
          <w:color w:val="262626" w:themeColor="text1" w:themeShade="80"/>
          <w:sz w:val="20"/>
          <w:szCs w:val="20"/>
        </w:rPr>
      </w:pPr>
      <w:r w:rsidRPr="00B0629F">
        <w:rPr>
          <w:rFonts w:asciiTheme="minorHAnsi" w:eastAsiaTheme="minorHAnsi" w:hAnsiTheme="minorHAnsi" w:cstheme="minorBidi"/>
          <w:color w:val="262626" w:themeColor="text1" w:themeShade="80"/>
          <w:sz w:val="20"/>
          <w:szCs w:val="20"/>
        </w:rPr>
        <w:t xml:space="preserve">La période de préparation démarre </w:t>
      </w:r>
      <w:r w:rsidRPr="00154364">
        <w:rPr>
          <w:rFonts w:asciiTheme="minorHAnsi" w:eastAsiaTheme="minorHAnsi" w:hAnsiTheme="minorHAnsi" w:cstheme="minorBidi"/>
          <w:color w:val="262626" w:themeColor="text1" w:themeShade="80"/>
          <w:sz w:val="20"/>
          <w:szCs w:val="20"/>
        </w:rPr>
        <w:t>à la date fixée à l'ordre de service qui prescrit de la commencer.</w:t>
      </w:r>
    </w:p>
    <w:p w14:paraId="34351BE4" w14:textId="77777777" w:rsidR="00193F73" w:rsidRDefault="00193F73" w:rsidP="00193F73">
      <w:pPr>
        <w:pStyle w:val="Sous-titrecyan"/>
        <w:jc w:val="both"/>
        <w:rPr>
          <w:rFonts w:asciiTheme="minorHAnsi" w:eastAsiaTheme="minorHAnsi" w:hAnsiTheme="minorHAnsi" w:cstheme="minorBidi"/>
          <w:color w:val="262626" w:themeColor="text1" w:themeShade="80"/>
          <w:sz w:val="20"/>
          <w:szCs w:val="20"/>
        </w:rPr>
      </w:pPr>
    </w:p>
    <w:p w14:paraId="3ADB6F2B" w14:textId="77777777" w:rsidR="00193F73" w:rsidRPr="00193F73" w:rsidRDefault="00193F73" w:rsidP="00193F73">
      <w:pPr>
        <w:spacing w:after="120"/>
        <w:jc w:val="both"/>
        <w:rPr>
          <w:sz w:val="20"/>
          <w:szCs w:val="20"/>
        </w:rPr>
      </w:pPr>
      <w:r w:rsidRPr="00193F73">
        <w:rPr>
          <w:sz w:val="20"/>
          <w:szCs w:val="20"/>
        </w:rPr>
        <w:t>Pour chaque lot, les délais maximums d’exécution des travaux sont définis comme suit :</w:t>
      </w:r>
    </w:p>
    <w:p w14:paraId="3D327400" w14:textId="77777777" w:rsidR="00510D2C" w:rsidRPr="00510D2C" w:rsidRDefault="00510D2C" w:rsidP="00510D2C">
      <w:pPr>
        <w:spacing w:after="120"/>
        <w:jc w:val="both"/>
        <w:rPr>
          <w:sz w:val="20"/>
          <w:szCs w:val="20"/>
        </w:rPr>
      </w:pPr>
      <w:r w:rsidRPr="00510D2C">
        <w:rPr>
          <w:sz w:val="20"/>
          <w:szCs w:val="20"/>
        </w:rPr>
        <w:t xml:space="preserve">Pour le </w:t>
      </w:r>
      <w:r w:rsidRPr="00510D2C">
        <w:rPr>
          <w:b/>
          <w:bCs/>
          <w:sz w:val="20"/>
          <w:szCs w:val="20"/>
        </w:rPr>
        <w:t>lot 1 « VRD »,</w:t>
      </w:r>
      <w:r w:rsidRPr="00510D2C">
        <w:rPr>
          <w:sz w:val="20"/>
          <w:szCs w:val="20"/>
        </w:rPr>
        <w:t xml:space="preserve"> le délai maximum d’exécution des travaux est de quatre (4) semaines maximums à compter de la date fixée par l’ordre de service. </w:t>
      </w:r>
    </w:p>
    <w:p w14:paraId="55C50EF2" w14:textId="77777777" w:rsidR="00193F73" w:rsidRPr="00193F73" w:rsidRDefault="00193F73" w:rsidP="00193F73">
      <w:pPr>
        <w:pStyle w:val="Standard"/>
        <w:rPr>
          <w:i w:val="0"/>
          <w:iCs w:val="0"/>
          <w:szCs w:val="20"/>
        </w:rPr>
      </w:pPr>
      <w:r w:rsidRPr="00193F73">
        <w:rPr>
          <w:i w:val="0"/>
          <w:iCs w:val="0"/>
          <w:szCs w:val="20"/>
        </w:rPr>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03DB32A2" w14:textId="77777777" w:rsidR="00193F73" w:rsidRDefault="00193F73" w:rsidP="00193F73">
      <w:pPr>
        <w:pStyle w:val="Standard"/>
        <w:rPr>
          <w:i w:val="0"/>
          <w:iCs w:val="0"/>
        </w:rPr>
      </w:pPr>
    </w:p>
    <w:p w14:paraId="0B3226BB" w14:textId="77777777" w:rsidR="00193F73" w:rsidRDefault="00193F73" w:rsidP="00193F73">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4DA7D677" w14:textId="77777777" w:rsidR="00193F73" w:rsidRDefault="00193F73" w:rsidP="00193F73">
      <w:pPr>
        <w:pStyle w:val="Sous-titrecyan"/>
        <w:jc w:val="both"/>
        <w:rPr>
          <w:rFonts w:asciiTheme="minorHAnsi" w:eastAsiaTheme="minorHAnsi" w:hAnsiTheme="minorHAnsi" w:cstheme="minorBidi"/>
          <w:color w:val="262626" w:themeColor="text1" w:themeShade="80"/>
          <w:sz w:val="20"/>
          <w:szCs w:val="20"/>
        </w:rPr>
      </w:pPr>
    </w:p>
    <w:p w14:paraId="68E918CC" w14:textId="77777777" w:rsidR="003E29C0" w:rsidRPr="003E29C0" w:rsidRDefault="003E29C0" w:rsidP="003E29C0">
      <w:pPr>
        <w:spacing w:after="0" w:line="240" w:lineRule="auto"/>
        <w:rPr>
          <w:rFonts w:asciiTheme="majorHAnsi" w:eastAsia="Times New Roman" w:hAnsiTheme="majorHAnsi" w:cstheme="majorHAnsi"/>
          <w:color w:val="auto"/>
          <w:sz w:val="20"/>
          <w:szCs w:val="20"/>
          <w:lang w:eastAsia="zh-CN"/>
        </w:rPr>
      </w:pPr>
    </w:p>
    <w:p w14:paraId="51693D6C" w14:textId="7777777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4D6646FA" w14:textId="77777777" w:rsidR="003E29C0" w:rsidRPr="003E29C0" w:rsidRDefault="003E29C0" w:rsidP="003E29C0">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67BDD07D" w14:textId="77777777" w:rsidR="003E29C0" w:rsidRPr="003E29C0" w:rsidRDefault="003E29C0" w:rsidP="003E29C0">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721F768A" w14:textId="7777777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3C138D3C" w14:textId="77777777" w:rsidR="003E29C0" w:rsidRPr="003E29C0" w:rsidRDefault="003E29C0" w:rsidP="003E29C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551E0F70" w14:textId="77777777" w:rsidR="003E29C0" w:rsidRPr="003E29C0" w:rsidRDefault="003E29C0" w:rsidP="003E29C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7D4310F4" w14:textId="77777777" w:rsidR="003E29C0" w:rsidRPr="003E29C0" w:rsidRDefault="003E29C0" w:rsidP="003E29C0">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3E29C0" w:rsidRPr="003E29C0" w14:paraId="7A66E2BC" w14:textId="77777777" w:rsidTr="00275C29">
        <w:tc>
          <w:tcPr>
            <w:tcW w:w="5670" w:type="dxa"/>
            <w:tcBorders>
              <w:top w:val="single" w:sz="4" w:space="0" w:color="auto"/>
              <w:left w:val="single" w:sz="4" w:space="0" w:color="auto"/>
              <w:bottom w:val="single" w:sz="4" w:space="0" w:color="auto"/>
              <w:right w:val="single" w:sz="12" w:space="0" w:color="auto"/>
            </w:tcBorders>
            <w:hideMark/>
          </w:tcPr>
          <w:p w14:paraId="10EE559B" w14:textId="77777777" w:rsidR="003E29C0" w:rsidRPr="003E29C0" w:rsidRDefault="003E29C0" w:rsidP="00275C2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256E39E" w14:textId="77777777" w:rsidR="003E29C0" w:rsidRPr="003E29C0" w:rsidRDefault="003E29C0" w:rsidP="00275C29">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3E29C0" w:rsidRPr="003E29C0" w14:paraId="5EB2C03F" w14:textId="77777777" w:rsidTr="00275C29">
        <w:tc>
          <w:tcPr>
            <w:tcW w:w="5670" w:type="dxa"/>
            <w:tcBorders>
              <w:top w:val="single" w:sz="4" w:space="0" w:color="auto"/>
              <w:left w:val="single" w:sz="4" w:space="0" w:color="auto"/>
              <w:bottom w:val="single" w:sz="4" w:space="0" w:color="auto"/>
              <w:right w:val="single" w:sz="12" w:space="0" w:color="auto"/>
            </w:tcBorders>
            <w:hideMark/>
          </w:tcPr>
          <w:p w14:paraId="58154B4B" w14:textId="77777777" w:rsidR="003E29C0" w:rsidRPr="003E29C0" w:rsidRDefault="003E29C0" w:rsidP="00275C2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43F665F8" w14:textId="77777777" w:rsidR="003E29C0" w:rsidRPr="003E29C0" w:rsidRDefault="003E29C0" w:rsidP="00275C29">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3E29C0" w:rsidRPr="003E29C0" w14:paraId="1405CAE4" w14:textId="77777777" w:rsidTr="00275C29">
        <w:tc>
          <w:tcPr>
            <w:tcW w:w="5670" w:type="dxa"/>
            <w:tcBorders>
              <w:top w:val="single" w:sz="4" w:space="0" w:color="auto"/>
              <w:left w:val="single" w:sz="4" w:space="0" w:color="auto"/>
              <w:bottom w:val="single" w:sz="4" w:space="0" w:color="auto"/>
              <w:right w:val="single" w:sz="12" w:space="0" w:color="auto"/>
            </w:tcBorders>
          </w:tcPr>
          <w:p w14:paraId="0A8612F9" w14:textId="77777777" w:rsidR="003E29C0" w:rsidRPr="003E29C0" w:rsidRDefault="003E29C0" w:rsidP="00275C2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54928504" w14:textId="77777777" w:rsidR="003E29C0" w:rsidRPr="003E29C0" w:rsidRDefault="003E29C0" w:rsidP="00275C29">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3D45378A" w14:textId="77777777" w:rsidR="003E29C0" w:rsidRPr="003E29C0" w:rsidRDefault="003E29C0" w:rsidP="003E29C0">
      <w:pPr>
        <w:spacing w:line="240" w:lineRule="auto"/>
        <w:ind w:right="-77"/>
        <w:rPr>
          <w:rFonts w:asciiTheme="majorHAnsi" w:hAnsiTheme="majorHAnsi" w:cstheme="majorHAnsi"/>
          <w:color w:val="auto"/>
          <w:sz w:val="20"/>
          <w:szCs w:val="20"/>
        </w:rPr>
      </w:pPr>
    </w:p>
    <w:p w14:paraId="23707124" w14:textId="77777777" w:rsidR="003E29C0" w:rsidRPr="003E29C0" w:rsidRDefault="003E29C0" w:rsidP="003E29C0">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2BB13AE9" w14:textId="77777777" w:rsidR="003E29C0" w:rsidRPr="003E29C0" w:rsidRDefault="003E29C0" w:rsidP="003E29C0">
      <w:pPr>
        <w:spacing w:line="240" w:lineRule="auto"/>
        <w:ind w:right="-77"/>
        <w:rPr>
          <w:rFonts w:asciiTheme="majorHAnsi" w:hAnsiTheme="majorHAnsi" w:cstheme="majorHAnsi"/>
          <w:color w:val="auto"/>
          <w:sz w:val="20"/>
          <w:szCs w:val="20"/>
        </w:rPr>
      </w:pPr>
    </w:p>
    <w:p w14:paraId="492DC566" w14:textId="7777777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7BFAC234" w14:textId="77777777" w:rsidR="003E29C0" w:rsidRPr="00A71257" w:rsidRDefault="003E29C0" w:rsidP="003E29C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5DF93129" w14:textId="77777777" w:rsidR="003E29C0" w:rsidRPr="003E29C0" w:rsidRDefault="003E29C0" w:rsidP="003E29C0">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3E29C0" w:rsidRPr="003E29C0" w14:paraId="7DC96905" w14:textId="77777777" w:rsidTr="00275C29">
        <w:trPr>
          <w:trHeight w:val="693"/>
        </w:trPr>
        <w:tc>
          <w:tcPr>
            <w:tcW w:w="4361" w:type="dxa"/>
          </w:tcPr>
          <w:p w14:paraId="3BDFDDDE" w14:textId="77777777" w:rsidR="003E29C0" w:rsidRPr="003E29C0" w:rsidRDefault="003E29C0" w:rsidP="00275C29">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164F5DAD" w14:textId="77777777" w:rsidR="003E29C0" w:rsidRPr="003E29C0" w:rsidRDefault="003E29C0" w:rsidP="00275C29">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 xml:space="preserve">Prestations exécutées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groupement conjoint</w:t>
            </w:r>
          </w:p>
        </w:tc>
      </w:tr>
      <w:tr w:rsidR="003E29C0" w:rsidRPr="003E29C0" w14:paraId="390D26C4" w14:textId="77777777" w:rsidTr="00275C29">
        <w:trPr>
          <w:trHeight w:val="693"/>
        </w:trPr>
        <w:tc>
          <w:tcPr>
            <w:tcW w:w="4361" w:type="dxa"/>
          </w:tcPr>
          <w:p w14:paraId="32CEE758" w14:textId="77777777" w:rsidR="003E29C0" w:rsidRPr="003E29C0" w:rsidRDefault="003E29C0" w:rsidP="00275C29">
            <w:pPr>
              <w:spacing w:after="0"/>
              <w:jc w:val="center"/>
              <w:rPr>
                <w:rFonts w:asciiTheme="majorHAnsi" w:hAnsiTheme="majorHAnsi" w:cstheme="majorHAnsi"/>
                <w:b/>
                <w:color w:val="auto"/>
                <w:sz w:val="20"/>
                <w:szCs w:val="20"/>
              </w:rPr>
            </w:pPr>
          </w:p>
        </w:tc>
        <w:tc>
          <w:tcPr>
            <w:tcW w:w="3544" w:type="dxa"/>
          </w:tcPr>
          <w:p w14:paraId="468DDEA1" w14:textId="77777777" w:rsidR="003E29C0" w:rsidRPr="003E29C0" w:rsidRDefault="003E29C0" w:rsidP="00275C29">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4BA2A127" w14:textId="77777777" w:rsidR="003E29C0" w:rsidRPr="003E29C0" w:rsidRDefault="003E29C0" w:rsidP="00275C29">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Montant HT de la prestation</w:t>
            </w:r>
          </w:p>
        </w:tc>
      </w:tr>
      <w:tr w:rsidR="003E29C0" w:rsidRPr="003E29C0" w14:paraId="3A24F2BE" w14:textId="77777777" w:rsidTr="00275C29">
        <w:trPr>
          <w:trHeight w:val="693"/>
        </w:trPr>
        <w:tc>
          <w:tcPr>
            <w:tcW w:w="4361" w:type="dxa"/>
            <w:shd w:val="clear" w:color="auto" w:fill="D3F2F3" w:themeFill="accent1" w:themeFillTint="33"/>
          </w:tcPr>
          <w:p w14:paraId="4894FFA0" w14:textId="77777777" w:rsidR="003E29C0" w:rsidRPr="003E29C0" w:rsidRDefault="003E29C0" w:rsidP="00275C29">
            <w:pPr>
              <w:spacing w:after="0"/>
              <w:jc w:val="center"/>
              <w:rPr>
                <w:rFonts w:asciiTheme="majorHAnsi" w:hAnsiTheme="majorHAnsi" w:cstheme="majorHAnsi"/>
                <w:b/>
                <w:color w:val="auto"/>
                <w:sz w:val="20"/>
                <w:szCs w:val="20"/>
              </w:rPr>
            </w:pPr>
          </w:p>
        </w:tc>
        <w:tc>
          <w:tcPr>
            <w:tcW w:w="3544" w:type="dxa"/>
            <w:shd w:val="clear" w:color="auto" w:fill="D3F2F3" w:themeFill="accent1" w:themeFillTint="33"/>
          </w:tcPr>
          <w:p w14:paraId="171F6F79" w14:textId="77777777" w:rsidR="003E29C0" w:rsidRPr="003E29C0" w:rsidRDefault="003E29C0" w:rsidP="00275C29">
            <w:pPr>
              <w:spacing w:after="0"/>
              <w:rPr>
                <w:rFonts w:asciiTheme="majorHAnsi" w:hAnsiTheme="majorHAnsi" w:cstheme="majorHAnsi"/>
                <w:b/>
                <w:color w:val="auto"/>
                <w:sz w:val="20"/>
                <w:szCs w:val="20"/>
              </w:rPr>
            </w:pPr>
          </w:p>
        </w:tc>
        <w:tc>
          <w:tcPr>
            <w:tcW w:w="2268" w:type="dxa"/>
            <w:shd w:val="clear" w:color="auto" w:fill="D3F2F3" w:themeFill="accent1" w:themeFillTint="33"/>
          </w:tcPr>
          <w:p w14:paraId="2C044056" w14:textId="77777777" w:rsidR="003E29C0" w:rsidRPr="003E29C0" w:rsidRDefault="003E29C0" w:rsidP="00275C29">
            <w:pPr>
              <w:spacing w:after="0"/>
              <w:rPr>
                <w:rFonts w:asciiTheme="majorHAnsi" w:hAnsiTheme="majorHAnsi" w:cstheme="majorHAnsi"/>
                <w:b/>
                <w:color w:val="auto"/>
                <w:sz w:val="20"/>
                <w:szCs w:val="20"/>
              </w:rPr>
            </w:pPr>
          </w:p>
        </w:tc>
      </w:tr>
      <w:tr w:rsidR="003E29C0" w:rsidRPr="003E29C0" w14:paraId="0CC646ED" w14:textId="77777777" w:rsidTr="00275C29">
        <w:trPr>
          <w:trHeight w:val="693"/>
        </w:trPr>
        <w:tc>
          <w:tcPr>
            <w:tcW w:w="4361" w:type="dxa"/>
          </w:tcPr>
          <w:p w14:paraId="36813226" w14:textId="77777777" w:rsidR="003E29C0" w:rsidRPr="003E29C0" w:rsidRDefault="003E29C0" w:rsidP="00275C29">
            <w:pPr>
              <w:spacing w:after="0"/>
              <w:jc w:val="center"/>
              <w:rPr>
                <w:rFonts w:asciiTheme="majorHAnsi" w:hAnsiTheme="majorHAnsi" w:cstheme="majorHAnsi"/>
                <w:b/>
                <w:color w:val="auto"/>
                <w:sz w:val="20"/>
                <w:szCs w:val="20"/>
              </w:rPr>
            </w:pPr>
          </w:p>
        </w:tc>
        <w:tc>
          <w:tcPr>
            <w:tcW w:w="3544" w:type="dxa"/>
          </w:tcPr>
          <w:p w14:paraId="156DAE74" w14:textId="77777777" w:rsidR="003E29C0" w:rsidRPr="003E29C0" w:rsidRDefault="003E29C0" w:rsidP="00275C29">
            <w:pPr>
              <w:spacing w:after="0"/>
              <w:rPr>
                <w:rFonts w:asciiTheme="majorHAnsi" w:hAnsiTheme="majorHAnsi" w:cstheme="majorHAnsi"/>
                <w:b/>
                <w:color w:val="auto"/>
                <w:sz w:val="20"/>
                <w:szCs w:val="20"/>
              </w:rPr>
            </w:pPr>
          </w:p>
        </w:tc>
        <w:tc>
          <w:tcPr>
            <w:tcW w:w="2268" w:type="dxa"/>
          </w:tcPr>
          <w:p w14:paraId="2BCA5908" w14:textId="77777777" w:rsidR="003E29C0" w:rsidRPr="003E29C0" w:rsidRDefault="003E29C0" w:rsidP="00275C29">
            <w:pPr>
              <w:spacing w:after="0"/>
              <w:rPr>
                <w:rFonts w:asciiTheme="majorHAnsi" w:hAnsiTheme="majorHAnsi" w:cstheme="majorHAnsi"/>
                <w:b/>
                <w:color w:val="auto"/>
                <w:sz w:val="20"/>
                <w:szCs w:val="20"/>
              </w:rPr>
            </w:pPr>
          </w:p>
        </w:tc>
      </w:tr>
      <w:tr w:rsidR="003E29C0" w:rsidRPr="003E29C0" w14:paraId="1A10C689" w14:textId="77777777" w:rsidTr="00275C29">
        <w:trPr>
          <w:trHeight w:val="693"/>
        </w:trPr>
        <w:tc>
          <w:tcPr>
            <w:tcW w:w="4361" w:type="dxa"/>
            <w:shd w:val="clear" w:color="auto" w:fill="EDB8D5" w:themeFill="accent5" w:themeFillTint="66"/>
          </w:tcPr>
          <w:p w14:paraId="2D9B9C5C" w14:textId="77777777" w:rsidR="003E29C0" w:rsidRPr="003E29C0" w:rsidRDefault="003E29C0" w:rsidP="00275C29">
            <w:pPr>
              <w:spacing w:after="0"/>
              <w:jc w:val="center"/>
              <w:rPr>
                <w:rFonts w:asciiTheme="majorHAnsi" w:hAnsiTheme="majorHAnsi" w:cstheme="majorHAnsi"/>
                <w:b/>
                <w:color w:val="auto"/>
                <w:sz w:val="20"/>
                <w:szCs w:val="20"/>
              </w:rPr>
            </w:pPr>
          </w:p>
        </w:tc>
        <w:tc>
          <w:tcPr>
            <w:tcW w:w="3544" w:type="dxa"/>
            <w:shd w:val="clear" w:color="auto" w:fill="EDB8D5" w:themeFill="accent5" w:themeFillTint="66"/>
          </w:tcPr>
          <w:p w14:paraId="45CA39FB" w14:textId="77777777" w:rsidR="003E29C0" w:rsidRPr="003E29C0" w:rsidRDefault="003E29C0" w:rsidP="00275C29">
            <w:pPr>
              <w:spacing w:after="0"/>
              <w:rPr>
                <w:rFonts w:asciiTheme="majorHAnsi" w:hAnsiTheme="majorHAnsi" w:cstheme="majorHAnsi"/>
                <w:b/>
                <w:color w:val="auto"/>
                <w:sz w:val="20"/>
                <w:szCs w:val="20"/>
              </w:rPr>
            </w:pPr>
          </w:p>
        </w:tc>
        <w:tc>
          <w:tcPr>
            <w:tcW w:w="2268" w:type="dxa"/>
            <w:shd w:val="clear" w:color="auto" w:fill="EDB8D5" w:themeFill="accent5" w:themeFillTint="66"/>
          </w:tcPr>
          <w:p w14:paraId="7A1F33BD" w14:textId="77777777" w:rsidR="003E29C0" w:rsidRPr="003E29C0" w:rsidRDefault="003E29C0" w:rsidP="00275C29">
            <w:pPr>
              <w:spacing w:after="0"/>
              <w:rPr>
                <w:rFonts w:asciiTheme="majorHAnsi" w:hAnsiTheme="majorHAnsi" w:cstheme="majorHAnsi"/>
                <w:b/>
                <w:color w:val="auto"/>
                <w:sz w:val="20"/>
                <w:szCs w:val="20"/>
              </w:rPr>
            </w:pPr>
          </w:p>
        </w:tc>
      </w:tr>
    </w:tbl>
    <w:p w14:paraId="109D2667" w14:textId="77777777" w:rsidR="003E29C0" w:rsidRPr="003E29C0" w:rsidRDefault="003E29C0" w:rsidP="003E29C0">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77D6EC78" w14:textId="77777777" w:rsidR="003E29C0" w:rsidRPr="00A71257" w:rsidRDefault="003E29C0" w:rsidP="003E29C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0B3ABA7F"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7115A33"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1FBE3BFC" w14:textId="77777777" w:rsidR="003E29C0" w:rsidRPr="003E29C0" w:rsidRDefault="003E29C0" w:rsidP="003E29C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600FE3C6"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5CA209BB" w14:textId="77777777" w:rsidR="003E29C0" w:rsidRPr="003E29C0" w:rsidRDefault="003E29C0" w:rsidP="003E29C0">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3E29C0" w:rsidRPr="003E29C0" w14:paraId="7FC24686" w14:textId="77777777" w:rsidTr="00275C29">
        <w:tc>
          <w:tcPr>
            <w:tcW w:w="5670" w:type="dxa"/>
            <w:tcBorders>
              <w:top w:val="single" w:sz="4" w:space="0" w:color="auto"/>
              <w:left w:val="single" w:sz="4" w:space="0" w:color="auto"/>
              <w:bottom w:val="single" w:sz="4" w:space="0" w:color="auto"/>
              <w:right w:val="single" w:sz="12" w:space="0" w:color="auto"/>
            </w:tcBorders>
            <w:hideMark/>
          </w:tcPr>
          <w:p w14:paraId="4F5C2CDD" w14:textId="77777777" w:rsidR="003E29C0" w:rsidRPr="003E29C0" w:rsidRDefault="003E29C0" w:rsidP="00275C2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1E3203A3" w14:textId="77777777" w:rsidR="003E29C0" w:rsidRPr="003E29C0" w:rsidRDefault="003E29C0" w:rsidP="00275C29">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3E29C0" w:rsidRPr="003E29C0" w14:paraId="5063A234" w14:textId="77777777" w:rsidTr="00275C29">
        <w:tc>
          <w:tcPr>
            <w:tcW w:w="5670" w:type="dxa"/>
            <w:tcBorders>
              <w:top w:val="single" w:sz="4" w:space="0" w:color="auto"/>
              <w:left w:val="single" w:sz="4" w:space="0" w:color="auto"/>
              <w:bottom w:val="single" w:sz="4" w:space="0" w:color="auto"/>
              <w:right w:val="single" w:sz="12" w:space="0" w:color="auto"/>
            </w:tcBorders>
            <w:hideMark/>
          </w:tcPr>
          <w:p w14:paraId="5B18795D" w14:textId="77777777" w:rsidR="003E29C0" w:rsidRPr="003E29C0" w:rsidRDefault="003E29C0" w:rsidP="00275C2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54F4DA32" w14:textId="77777777" w:rsidR="003E29C0" w:rsidRPr="003E29C0" w:rsidRDefault="003E29C0" w:rsidP="00275C29">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3E29C0" w:rsidRPr="003E29C0" w14:paraId="200BE71E" w14:textId="77777777" w:rsidTr="00275C29">
        <w:tc>
          <w:tcPr>
            <w:tcW w:w="5670" w:type="dxa"/>
            <w:tcBorders>
              <w:top w:val="single" w:sz="4" w:space="0" w:color="auto"/>
              <w:left w:val="single" w:sz="4" w:space="0" w:color="auto"/>
              <w:bottom w:val="single" w:sz="4" w:space="0" w:color="auto"/>
              <w:right w:val="single" w:sz="12" w:space="0" w:color="auto"/>
            </w:tcBorders>
          </w:tcPr>
          <w:p w14:paraId="19529044" w14:textId="77777777" w:rsidR="003E29C0" w:rsidRPr="003E29C0" w:rsidRDefault="003E29C0" w:rsidP="00275C2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F753F59" w14:textId="77777777" w:rsidR="003E29C0" w:rsidRPr="003E29C0" w:rsidRDefault="003E29C0" w:rsidP="00275C29">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03AE1CB4" w14:textId="77777777" w:rsidR="003E29C0" w:rsidRPr="003E29C0" w:rsidRDefault="003E29C0" w:rsidP="003E29C0">
      <w:pPr>
        <w:pStyle w:val="RedTxt"/>
        <w:spacing w:before="60"/>
        <w:rPr>
          <w:rStyle w:val="TEXTEBLEU"/>
          <w:rFonts w:asciiTheme="majorHAnsi" w:eastAsia="Calibri" w:hAnsiTheme="majorHAnsi" w:cstheme="majorHAnsi"/>
          <w:color w:val="auto"/>
          <w:szCs w:val="20"/>
          <w:lang w:eastAsia="en-US"/>
        </w:rPr>
      </w:pPr>
    </w:p>
    <w:p w14:paraId="498FDEB6" w14:textId="77777777" w:rsidR="003E29C0" w:rsidRPr="003E29C0" w:rsidRDefault="003E29C0" w:rsidP="003E29C0">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2F5FC43C" w14:textId="77777777" w:rsidR="003E29C0" w:rsidRPr="003E29C0" w:rsidRDefault="003E29C0" w:rsidP="003E29C0">
      <w:pPr>
        <w:pStyle w:val="RedTxt"/>
        <w:spacing w:before="60"/>
        <w:rPr>
          <w:rStyle w:val="lev"/>
          <w:rFonts w:asciiTheme="majorHAnsi" w:eastAsia="Calibri" w:hAnsiTheme="majorHAnsi" w:cstheme="majorHAnsi"/>
          <w:b w:val="0"/>
          <w:color w:val="auto"/>
          <w:sz w:val="20"/>
          <w:lang w:eastAsia="en-US"/>
        </w:rPr>
      </w:pPr>
    </w:p>
    <w:p w14:paraId="07F7FCA7" w14:textId="77777777" w:rsidR="003E29C0" w:rsidRPr="003E29C0" w:rsidRDefault="003E29C0" w:rsidP="003E29C0">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4FA457C0" w14:textId="77777777" w:rsidR="003E29C0" w:rsidRPr="003E29C0" w:rsidRDefault="003E29C0" w:rsidP="003E29C0">
      <w:pPr>
        <w:pStyle w:val="RedTxt"/>
        <w:rPr>
          <w:rFonts w:asciiTheme="majorHAnsi" w:eastAsia="Calibri" w:hAnsiTheme="majorHAnsi" w:cstheme="majorHAnsi"/>
          <w:bCs/>
          <w:color w:val="auto"/>
          <w:sz w:val="20"/>
          <w:lang w:eastAsia="en-US"/>
        </w:rPr>
      </w:pPr>
    </w:p>
    <w:p w14:paraId="6EC74CB8" w14:textId="7777777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6ED7253A" w14:textId="77777777" w:rsidR="003E29C0" w:rsidRPr="00A71257" w:rsidRDefault="003E29C0" w:rsidP="003E29C0">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4EBC21F9" w14:textId="77777777" w:rsidR="003E29C0" w:rsidRPr="003E29C0" w:rsidRDefault="003E29C0" w:rsidP="003E29C0">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227029B2"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43FC5C25"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4367C00C"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7E3F6692" w14:textId="77777777" w:rsidR="003E29C0" w:rsidRPr="00A71257" w:rsidRDefault="003E29C0" w:rsidP="003E29C0">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614EE38D" w14:textId="77777777" w:rsidR="003E29C0" w:rsidRPr="003E29C0" w:rsidRDefault="003E29C0" w:rsidP="003E29C0">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2A7C8372"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05CB837C"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6B7FE211"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2410A4F5"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2D950B5E"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49E1F01C"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7BC54FA4"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5B8D2EE0"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524C4195"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27CD4C8"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19FBECD4" w14:textId="355DA94C" w:rsidR="003E29C0" w:rsidRPr="00A71257" w:rsidRDefault="003E29C0" w:rsidP="003E29C0">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70B93144"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0BA3FD03"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3E29C0" w:rsidRPr="003E29C0" w:rsidSect="00A71257">
          <w:headerReference w:type="default" r:id="rId11"/>
          <w:footerReference w:type="even" r:id="rId12"/>
          <w:footerReference w:type="default" r:id="rId13"/>
          <w:headerReference w:type="first" r:id="rId14"/>
          <w:footerReference w:type="first" r:id="rId15"/>
          <w:type w:val="oddPage"/>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2D2E0095" w14:textId="7777777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58D91936" w14:textId="77777777" w:rsidR="003E29C0" w:rsidRPr="00A71257" w:rsidRDefault="003E29C0" w:rsidP="00A71257">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1BA91897"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412128E1"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02A1947"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A1894F4"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7C173E83"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22C61AAF"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24FA5F0D"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341D4765"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248C714"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D0A3EDB"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D1A2350"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EC9800A"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341E083"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14EFC79"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0E38839A"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291D7606"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6A459E2B"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3E29C0" w:rsidRPr="003E29C0" w:rsidSect="00A71257">
          <w:headerReference w:type="first" r:id="rId16"/>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0BD1B73C" w14:textId="77777777" w:rsidR="003E29C0" w:rsidRPr="003E29C0" w:rsidRDefault="003E29C0" w:rsidP="003E29C0">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076F2396" w14:textId="77777777" w:rsidR="003E29C0" w:rsidRPr="00A71257" w:rsidRDefault="003E29C0" w:rsidP="003E29C0">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4DB4DA1A" w14:textId="77777777" w:rsidR="003E29C0" w:rsidRPr="003E29C0" w:rsidRDefault="003E29C0" w:rsidP="003E29C0">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2E200285" w14:textId="77777777" w:rsidR="003E29C0" w:rsidRPr="003E29C0" w:rsidRDefault="003E29C0" w:rsidP="003E29C0">
      <w:pPr>
        <w:suppressAutoHyphens/>
        <w:spacing w:before="120" w:after="120" w:line="240" w:lineRule="auto"/>
        <w:rPr>
          <w:rFonts w:asciiTheme="majorHAnsi" w:eastAsia="Times New Roman" w:hAnsiTheme="majorHAnsi" w:cstheme="majorHAnsi"/>
          <w:b/>
          <w:color w:val="auto"/>
          <w:sz w:val="20"/>
          <w:szCs w:val="20"/>
          <w:lang w:eastAsia="zh-CN"/>
        </w:rPr>
      </w:pPr>
    </w:p>
    <w:p w14:paraId="1D0D7173"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27C6070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730908A9"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3C9E292A"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1A9E0E25"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3C916BC5"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1E0459A"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3DAE10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F80A08"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CA5C71A"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ED3DD07"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0D3324E"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13DAF3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6783C8F"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DB7F06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8F3B19"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45DAFC3B" w14:textId="148D2A1B" w:rsidR="003E29C0" w:rsidRDefault="003E29C0" w:rsidP="003E29C0">
      <w:pPr>
        <w:rPr>
          <w:rFonts w:asciiTheme="majorHAnsi" w:eastAsia="Times New Roman" w:hAnsiTheme="majorHAnsi" w:cstheme="majorHAnsi"/>
          <w:color w:val="auto"/>
          <w:sz w:val="20"/>
          <w:szCs w:val="20"/>
        </w:rPr>
      </w:pPr>
    </w:p>
    <w:p w14:paraId="71415E1B" w14:textId="77777777" w:rsidR="003E29C0" w:rsidRPr="003E29C0" w:rsidRDefault="003E29C0" w:rsidP="003E29C0">
      <w:pPr>
        <w:rPr>
          <w:rFonts w:asciiTheme="majorHAnsi" w:eastAsia="Times New Roman" w:hAnsiTheme="majorHAnsi" w:cstheme="majorHAnsi"/>
          <w:sz w:val="20"/>
          <w:szCs w:val="20"/>
        </w:rPr>
      </w:pPr>
    </w:p>
    <w:p w14:paraId="42C8E95E" w14:textId="77777777" w:rsidR="00201BDF" w:rsidRPr="003E29C0" w:rsidRDefault="00201BDF" w:rsidP="00F3516C">
      <w:pPr>
        <w:rPr>
          <w:rFonts w:asciiTheme="majorHAnsi" w:hAnsiTheme="majorHAnsi" w:cstheme="majorHAnsi"/>
          <w:color w:val="auto"/>
          <w:sz w:val="20"/>
          <w:szCs w:val="20"/>
        </w:rPr>
      </w:pPr>
    </w:p>
    <w:sectPr w:rsidR="00201BDF" w:rsidRPr="003E29C0" w:rsidSect="003E29C0">
      <w:headerReference w:type="default" r:id="rId17"/>
      <w:footerReference w:type="default" r:id="rId18"/>
      <w:headerReference w:type="first" r:id="rId19"/>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7BABB" w14:textId="77777777" w:rsidR="00236F97" w:rsidRDefault="00236F97" w:rsidP="00C93BCB">
      <w:pPr>
        <w:spacing w:after="0" w:line="240" w:lineRule="auto"/>
      </w:pPr>
      <w:r>
        <w:separator/>
      </w:r>
    </w:p>
  </w:endnote>
  <w:endnote w:type="continuationSeparator" w:id="0">
    <w:p w14:paraId="4DB2252C" w14:textId="77777777" w:rsidR="00236F97" w:rsidRDefault="00236F97"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29188" w14:textId="77777777" w:rsidR="003E29C0" w:rsidRDefault="003E29C0"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1605DC2F" w14:textId="77777777" w:rsidR="003E29C0" w:rsidRDefault="003E29C0"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D0F2" w14:textId="77777777" w:rsidR="003E29C0" w:rsidRDefault="003E29C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EAA8C30" w14:textId="77777777" w:rsidR="003E29C0" w:rsidRDefault="003E29C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FD0D0B9" w14:textId="77777777" w:rsidR="003E29C0" w:rsidRDefault="003E29C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8E42764" w14:textId="77777777" w:rsidR="003E29C0" w:rsidRDefault="003E29C0"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3C80D89" w14:textId="77777777" w:rsidR="003E29C0" w:rsidRPr="00324013" w:rsidRDefault="003E29C0"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sidR="00D74033">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7CBBEAF3" w14:textId="77777777" w:rsidR="003E29C0" w:rsidRDefault="003E29C0"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C557" w14:textId="77777777" w:rsidR="003E29C0" w:rsidRPr="00895818" w:rsidRDefault="003E29C0" w:rsidP="003E29C0">
    <w:pPr>
      <w:pStyle w:val="Pieddepage"/>
      <w:rPr>
        <w:color w:val="8B8B8B" w:themeColor="text1" w:themeTint="A6"/>
      </w:rPr>
    </w:pPr>
    <w:r w:rsidRPr="00895818">
      <w:rPr>
        <w:rStyle w:val="Numrodepage"/>
        <w:rFonts w:ascii="Arial" w:hAnsi="Arial" w:cs="Arial"/>
        <w:color w:val="8B8B8B" w:themeColor="text1" w:themeTint="A6"/>
        <w:sz w:val="18"/>
        <w:szCs w:val="18"/>
      </w:rPr>
      <w:t xml:space="preserve">P. </w:t>
    </w:r>
    <w:r w:rsidRPr="00895818">
      <w:rPr>
        <w:rStyle w:val="Numrodepage"/>
        <w:rFonts w:ascii="Arial" w:hAnsi="Arial" w:cs="Arial"/>
        <w:color w:val="8B8B8B" w:themeColor="text1" w:themeTint="A6"/>
        <w:sz w:val="18"/>
        <w:szCs w:val="18"/>
      </w:rPr>
      <w:fldChar w:fldCharType="begin"/>
    </w:r>
    <w:r w:rsidRPr="00895818">
      <w:rPr>
        <w:rStyle w:val="Numrodepage"/>
        <w:rFonts w:ascii="Arial" w:hAnsi="Arial" w:cs="Arial"/>
        <w:color w:val="8B8B8B" w:themeColor="text1" w:themeTint="A6"/>
        <w:sz w:val="18"/>
        <w:szCs w:val="18"/>
      </w:rPr>
      <w:instrText xml:space="preserve"> PAGE </w:instrText>
    </w:r>
    <w:r w:rsidRPr="00895818">
      <w:rPr>
        <w:rStyle w:val="Numrodepage"/>
        <w:rFonts w:ascii="Arial" w:hAnsi="Arial" w:cs="Arial"/>
        <w:color w:val="8B8B8B" w:themeColor="text1" w:themeTint="A6"/>
        <w:sz w:val="18"/>
        <w:szCs w:val="18"/>
      </w:rPr>
      <w:fldChar w:fldCharType="separate"/>
    </w:r>
    <w:r w:rsidR="00D74033">
      <w:rPr>
        <w:rStyle w:val="Numrodepage"/>
        <w:rFonts w:ascii="Arial" w:hAnsi="Arial" w:cs="Arial"/>
        <w:noProof/>
        <w:color w:val="8B8B8B" w:themeColor="text1" w:themeTint="A6"/>
        <w:sz w:val="18"/>
        <w:szCs w:val="18"/>
      </w:rPr>
      <w:t>8</w:t>
    </w:r>
    <w:r w:rsidRPr="00895818">
      <w:rPr>
        <w:rStyle w:val="Numrodepage"/>
        <w:rFonts w:ascii="Arial" w:hAnsi="Arial" w:cs="Arial"/>
        <w:color w:val="8B8B8B" w:themeColor="text1" w:themeTint="A6"/>
        <w:sz w:val="18"/>
        <w:szCs w:val="18"/>
      </w:rPr>
      <w:fldChar w:fldCharType="end"/>
    </w:r>
  </w:p>
  <w:p w14:paraId="559D8F56" w14:textId="77777777" w:rsidR="003E29C0" w:rsidRDefault="003E29C0"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B4CE4" w14:textId="77777777" w:rsidR="000205B8" w:rsidRPr="00895818" w:rsidRDefault="000205B8">
    <w:pPr>
      <w:pStyle w:val="Pieddepage"/>
      <w:rPr>
        <w:color w:val="8B8B8B" w:themeColor="text1" w:themeTint="A6"/>
      </w:rPr>
    </w:pPr>
    <w:r w:rsidRPr="00895818">
      <w:rPr>
        <w:rStyle w:val="Numrodepage"/>
        <w:rFonts w:ascii="Arial" w:hAnsi="Arial" w:cs="Arial"/>
        <w:color w:val="8B8B8B" w:themeColor="text1" w:themeTint="A6"/>
        <w:sz w:val="18"/>
        <w:szCs w:val="18"/>
      </w:rPr>
      <w:t xml:space="preserve">P. </w:t>
    </w:r>
    <w:r w:rsidRPr="00895818">
      <w:rPr>
        <w:rStyle w:val="Numrodepage"/>
        <w:rFonts w:ascii="Arial" w:hAnsi="Arial" w:cs="Arial"/>
        <w:color w:val="8B8B8B" w:themeColor="text1" w:themeTint="A6"/>
        <w:sz w:val="18"/>
        <w:szCs w:val="18"/>
      </w:rPr>
      <w:fldChar w:fldCharType="begin"/>
    </w:r>
    <w:r w:rsidRPr="00895818">
      <w:rPr>
        <w:rStyle w:val="Numrodepage"/>
        <w:rFonts w:ascii="Arial" w:hAnsi="Arial" w:cs="Arial"/>
        <w:color w:val="8B8B8B" w:themeColor="text1" w:themeTint="A6"/>
        <w:sz w:val="18"/>
        <w:szCs w:val="18"/>
      </w:rPr>
      <w:instrText xml:space="preserve"> PAGE </w:instrText>
    </w:r>
    <w:r w:rsidRPr="00895818">
      <w:rPr>
        <w:rStyle w:val="Numrodepage"/>
        <w:rFonts w:ascii="Arial" w:hAnsi="Arial" w:cs="Arial"/>
        <w:color w:val="8B8B8B" w:themeColor="text1" w:themeTint="A6"/>
        <w:sz w:val="18"/>
        <w:szCs w:val="18"/>
      </w:rPr>
      <w:fldChar w:fldCharType="separate"/>
    </w:r>
    <w:r w:rsidR="00A71257">
      <w:rPr>
        <w:rStyle w:val="Numrodepage"/>
        <w:rFonts w:ascii="Arial" w:hAnsi="Arial" w:cs="Arial"/>
        <w:noProof/>
        <w:color w:val="8B8B8B" w:themeColor="text1" w:themeTint="A6"/>
        <w:sz w:val="18"/>
        <w:szCs w:val="18"/>
      </w:rPr>
      <w:t>9</w:t>
    </w:r>
    <w:r w:rsidRPr="00895818">
      <w:rPr>
        <w:rStyle w:val="Numrodepage"/>
        <w:rFonts w:ascii="Arial" w:hAnsi="Arial" w:cs="Arial"/>
        <w:color w:val="8B8B8B"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C95B" w14:textId="77777777" w:rsidR="00236F97" w:rsidRDefault="00236F97" w:rsidP="00C93BCB">
      <w:pPr>
        <w:spacing w:after="0" w:line="240" w:lineRule="auto"/>
      </w:pPr>
      <w:r>
        <w:separator/>
      </w:r>
    </w:p>
  </w:footnote>
  <w:footnote w:type="continuationSeparator" w:id="0">
    <w:p w14:paraId="17B1770B" w14:textId="77777777" w:rsidR="00236F97" w:rsidRDefault="00236F97"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93B00" w14:textId="09D05C94" w:rsidR="00A71257" w:rsidRDefault="00A71257">
    <w:pPr>
      <w:pStyle w:val="En-tte"/>
    </w:pPr>
    <w:r w:rsidRPr="00852580">
      <w:rPr>
        <w:caps/>
        <w:noProof/>
        <w:sz w:val="66"/>
        <w:szCs w:val="66"/>
        <w:lang w:eastAsia="fr-FR"/>
      </w:rPr>
      <w:drawing>
        <wp:anchor distT="0" distB="0" distL="114300" distR="114300" simplePos="0" relativeHeight="251671552" behindDoc="1" locked="1" layoutInCell="1" allowOverlap="1" wp14:anchorId="197C4779" wp14:editId="4E0851E0">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8B0D" w14:textId="697C1E9D" w:rsidR="003E29C0" w:rsidRDefault="003E29C0" w:rsidP="00F13839">
    <w:pPr>
      <w:pStyle w:val="En-tte"/>
      <w:ind w:left="-426"/>
    </w:pPr>
    <w:r w:rsidRPr="00852580">
      <w:rPr>
        <w:caps/>
        <w:noProof/>
        <w:sz w:val="66"/>
        <w:szCs w:val="66"/>
        <w:lang w:eastAsia="fr-FR"/>
      </w:rPr>
      <w:drawing>
        <wp:anchor distT="0" distB="0" distL="114300" distR="114300" simplePos="0" relativeHeight="251667456" behindDoc="1" locked="1" layoutInCell="1" allowOverlap="1" wp14:anchorId="59AF56E8" wp14:editId="3A34EB4E">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7A61F6E" w14:textId="1B33DBD7" w:rsidR="003E29C0" w:rsidRDefault="003E29C0"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6AED" w14:textId="77777777" w:rsidR="003E29C0" w:rsidRDefault="003E29C0" w:rsidP="00F13839">
    <w:pPr>
      <w:pStyle w:val="En-tte"/>
      <w:ind w:left="-426"/>
    </w:pPr>
  </w:p>
  <w:p w14:paraId="2A65B96D" w14:textId="3228BE8C" w:rsidR="003E29C0" w:rsidRDefault="003E29C0" w:rsidP="00C75BB6">
    <w:pPr>
      <w:pStyle w:val="En-tte"/>
      <w:ind w:left="-426"/>
    </w:pPr>
    <w:r w:rsidRPr="00852580">
      <w:rPr>
        <w:caps/>
        <w:noProof/>
        <w:sz w:val="66"/>
        <w:szCs w:val="66"/>
        <w:lang w:eastAsia="fr-FR"/>
      </w:rPr>
      <w:drawing>
        <wp:anchor distT="0" distB="0" distL="114300" distR="114300" simplePos="0" relativeHeight="251669504" behindDoc="1" locked="1" layoutInCell="1" allowOverlap="1" wp14:anchorId="6022CB43" wp14:editId="6E815C5F">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2CAB" w14:textId="77777777" w:rsidR="000205B8" w:rsidRDefault="000205B8">
    <w:pPr>
      <w:pStyle w:val="En-tte"/>
    </w:pPr>
    <w:r w:rsidRPr="00852580">
      <w:rPr>
        <w:caps/>
        <w:noProof/>
        <w:sz w:val="66"/>
        <w:szCs w:val="66"/>
        <w:lang w:eastAsia="fr-FR"/>
      </w:rPr>
      <w:drawing>
        <wp:anchor distT="0" distB="0" distL="114300" distR="114300" simplePos="0" relativeHeight="251661312" behindDoc="1" locked="1" layoutInCell="1" allowOverlap="1" wp14:anchorId="0DC21C1C" wp14:editId="2EEDF560">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7E0AC7EF" w14:textId="77777777" w:rsidR="00A82AF6" w:rsidRDefault="00A82AF6"/>
  <w:p w14:paraId="4DD41424" w14:textId="77777777" w:rsidR="00A82AF6" w:rsidRDefault="00A82AF6"/>
  <w:p w14:paraId="7FFBC42F" w14:textId="77777777" w:rsidR="00A82AF6" w:rsidRDefault="00A82AF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9C7E5" w14:textId="77777777" w:rsidR="000205B8" w:rsidRDefault="000205B8">
    <w:pPr>
      <w:pStyle w:val="En-tte"/>
    </w:pPr>
    <w:r w:rsidRPr="00852580">
      <w:rPr>
        <w:caps/>
        <w:noProof/>
        <w:sz w:val="66"/>
        <w:szCs w:val="66"/>
        <w:lang w:eastAsia="fr-FR"/>
      </w:rPr>
      <w:drawing>
        <wp:anchor distT="0" distB="0" distL="114300" distR="114300" simplePos="0" relativeHeight="251659264" behindDoc="1" locked="0" layoutInCell="1" allowOverlap="1" wp14:anchorId="70FF0E9F" wp14:editId="03E0E972">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B46E29"/>
    <w:multiLevelType w:val="hybridMultilevel"/>
    <w:tmpl w:val="D284B26C"/>
    <w:lvl w:ilvl="0" w:tplc="8078D952">
      <w:start w:val="1"/>
      <w:numFmt w:val="decimal"/>
      <w:pStyle w:val="Titre1"/>
      <w:lvlText w:val="ARTICLE %1."/>
      <w:lvlJc w:val="left"/>
      <w:pPr>
        <w:ind w:left="8582" w:hanging="360"/>
      </w:pPr>
      <w:rPr>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tplc="040C0019" w:tentative="1">
      <w:start w:val="1"/>
      <w:numFmt w:val="lowerLetter"/>
      <w:lvlText w:val="%2."/>
      <w:lvlJc w:val="left"/>
      <w:pPr>
        <w:ind w:left="6750" w:hanging="360"/>
      </w:pPr>
    </w:lvl>
    <w:lvl w:ilvl="2" w:tplc="040C001B" w:tentative="1">
      <w:start w:val="1"/>
      <w:numFmt w:val="lowerRoman"/>
      <w:lvlText w:val="%3."/>
      <w:lvlJc w:val="right"/>
      <w:pPr>
        <w:ind w:left="7470" w:hanging="180"/>
      </w:pPr>
    </w:lvl>
    <w:lvl w:ilvl="3" w:tplc="040C000F" w:tentative="1">
      <w:start w:val="1"/>
      <w:numFmt w:val="decimal"/>
      <w:lvlText w:val="%4."/>
      <w:lvlJc w:val="left"/>
      <w:pPr>
        <w:ind w:left="8190" w:hanging="360"/>
      </w:pPr>
    </w:lvl>
    <w:lvl w:ilvl="4" w:tplc="040C0019" w:tentative="1">
      <w:start w:val="1"/>
      <w:numFmt w:val="lowerLetter"/>
      <w:lvlText w:val="%5."/>
      <w:lvlJc w:val="left"/>
      <w:pPr>
        <w:ind w:left="8910" w:hanging="360"/>
      </w:pPr>
    </w:lvl>
    <w:lvl w:ilvl="5" w:tplc="040C001B" w:tentative="1">
      <w:start w:val="1"/>
      <w:numFmt w:val="lowerRoman"/>
      <w:lvlText w:val="%6."/>
      <w:lvlJc w:val="right"/>
      <w:pPr>
        <w:ind w:left="9630" w:hanging="180"/>
      </w:pPr>
    </w:lvl>
    <w:lvl w:ilvl="6" w:tplc="040C000F" w:tentative="1">
      <w:start w:val="1"/>
      <w:numFmt w:val="decimal"/>
      <w:lvlText w:val="%7."/>
      <w:lvlJc w:val="left"/>
      <w:pPr>
        <w:ind w:left="10350" w:hanging="360"/>
      </w:pPr>
    </w:lvl>
    <w:lvl w:ilvl="7" w:tplc="040C0019" w:tentative="1">
      <w:start w:val="1"/>
      <w:numFmt w:val="lowerLetter"/>
      <w:lvlText w:val="%8."/>
      <w:lvlJc w:val="left"/>
      <w:pPr>
        <w:ind w:left="11070" w:hanging="360"/>
      </w:pPr>
    </w:lvl>
    <w:lvl w:ilvl="8" w:tplc="040C001B" w:tentative="1">
      <w:start w:val="1"/>
      <w:numFmt w:val="lowerRoman"/>
      <w:lvlText w:val="%9."/>
      <w:lvlJc w:val="right"/>
      <w:pPr>
        <w:ind w:left="11790" w:hanging="180"/>
      </w:pPr>
    </w:lvl>
  </w:abstractNum>
  <w:abstractNum w:abstractNumId="2"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9816361">
    <w:abstractNumId w:val="1"/>
  </w:num>
  <w:num w:numId="2" w16cid:durableId="744883781">
    <w:abstractNumId w:val="0"/>
  </w:num>
  <w:num w:numId="3" w16cid:durableId="145019589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087"/>
    <w:rsid w:val="000049EC"/>
    <w:rsid w:val="00006640"/>
    <w:rsid w:val="000205B8"/>
    <w:rsid w:val="0002601A"/>
    <w:rsid w:val="00051D9A"/>
    <w:rsid w:val="00060F6E"/>
    <w:rsid w:val="00070C60"/>
    <w:rsid w:val="00075329"/>
    <w:rsid w:val="000830FD"/>
    <w:rsid w:val="0009196F"/>
    <w:rsid w:val="00094CD3"/>
    <w:rsid w:val="000A0DBC"/>
    <w:rsid w:val="000E79DF"/>
    <w:rsid w:val="00102E2F"/>
    <w:rsid w:val="001439A6"/>
    <w:rsid w:val="001467F2"/>
    <w:rsid w:val="00193F73"/>
    <w:rsid w:val="001C73A7"/>
    <w:rsid w:val="001E5B0F"/>
    <w:rsid w:val="00201BDF"/>
    <w:rsid w:val="002130CD"/>
    <w:rsid w:val="0021335B"/>
    <w:rsid w:val="00216D5E"/>
    <w:rsid w:val="00236F97"/>
    <w:rsid w:val="002433FC"/>
    <w:rsid w:val="00261C1D"/>
    <w:rsid w:val="002734B3"/>
    <w:rsid w:val="00277778"/>
    <w:rsid w:val="002A4C69"/>
    <w:rsid w:val="002C6146"/>
    <w:rsid w:val="002E7FC2"/>
    <w:rsid w:val="003019F5"/>
    <w:rsid w:val="0036338C"/>
    <w:rsid w:val="00391B97"/>
    <w:rsid w:val="003A3E35"/>
    <w:rsid w:val="003B0777"/>
    <w:rsid w:val="003B1205"/>
    <w:rsid w:val="003B671A"/>
    <w:rsid w:val="003C5764"/>
    <w:rsid w:val="003E29C0"/>
    <w:rsid w:val="003E2BBC"/>
    <w:rsid w:val="00425E47"/>
    <w:rsid w:val="004275DA"/>
    <w:rsid w:val="00431B0F"/>
    <w:rsid w:val="00443274"/>
    <w:rsid w:val="00444320"/>
    <w:rsid w:val="00456A64"/>
    <w:rsid w:val="004821A1"/>
    <w:rsid w:val="004F2B93"/>
    <w:rsid w:val="00510D2C"/>
    <w:rsid w:val="005110ED"/>
    <w:rsid w:val="00524973"/>
    <w:rsid w:val="0053305D"/>
    <w:rsid w:val="00534325"/>
    <w:rsid w:val="005407ED"/>
    <w:rsid w:val="005B07F4"/>
    <w:rsid w:val="005E6C72"/>
    <w:rsid w:val="005F492B"/>
    <w:rsid w:val="0062754D"/>
    <w:rsid w:val="00627BD7"/>
    <w:rsid w:val="00643FCD"/>
    <w:rsid w:val="00644F16"/>
    <w:rsid w:val="006C2FB9"/>
    <w:rsid w:val="006C3C9C"/>
    <w:rsid w:val="006D0EA1"/>
    <w:rsid w:val="006E20DD"/>
    <w:rsid w:val="00720CFF"/>
    <w:rsid w:val="00725CE2"/>
    <w:rsid w:val="00752F76"/>
    <w:rsid w:val="0075543A"/>
    <w:rsid w:val="007565BE"/>
    <w:rsid w:val="00772044"/>
    <w:rsid w:val="007F62BE"/>
    <w:rsid w:val="00807159"/>
    <w:rsid w:val="00812F12"/>
    <w:rsid w:val="00821D4E"/>
    <w:rsid w:val="00850617"/>
    <w:rsid w:val="00852580"/>
    <w:rsid w:val="008762F8"/>
    <w:rsid w:val="008769E8"/>
    <w:rsid w:val="00882674"/>
    <w:rsid w:val="00895818"/>
    <w:rsid w:val="0090390D"/>
    <w:rsid w:val="00952CC2"/>
    <w:rsid w:val="009E6430"/>
    <w:rsid w:val="00A06A92"/>
    <w:rsid w:val="00A34087"/>
    <w:rsid w:val="00A57397"/>
    <w:rsid w:val="00A71257"/>
    <w:rsid w:val="00A71718"/>
    <w:rsid w:val="00A82AF6"/>
    <w:rsid w:val="00A86C5D"/>
    <w:rsid w:val="00A962B9"/>
    <w:rsid w:val="00AC694E"/>
    <w:rsid w:val="00AD7B64"/>
    <w:rsid w:val="00AF24AC"/>
    <w:rsid w:val="00B24790"/>
    <w:rsid w:val="00B37FF9"/>
    <w:rsid w:val="00B40FE6"/>
    <w:rsid w:val="00B833C1"/>
    <w:rsid w:val="00B93CEE"/>
    <w:rsid w:val="00BB2BE1"/>
    <w:rsid w:val="00BB6D73"/>
    <w:rsid w:val="00C00358"/>
    <w:rsid w:val="00C0242D"/>
    <w:rsid w:val="00C17FEA"/>
    <w:rsid w:val="00C314B7"/>
    <w:rsid w:val="00C571F7"/>
    <w:rsid w:val="00C75017"/>
    <w:rsid w:val="00C77A10"/>
    <w:rsid w:val="00C92B47"/>
    <w:rsid w:val="00C93BCB"/>
    <w:rsid w:val="00CA3BF8"/>
    <w:rsid w:val="00CB36D4"/>
    <w:rsid w:val="00CE5BDE"/>
    <w:rsid w:val="00CF018D"/>
    <w:rsid w:val="00CF4C17"/>
    <w:rsid w:val="00CF503B"/>
    <w:rsid w:val="00D157EF"/>
    <w:rsid w:val="00D173FE"/>
    <w:rsid w:val="00D5128A"/>
    <w:rsid w:val="00D74033"/>
    <w:rsid w:val="00DA0873"/>
    <w:rsid w:val="00DD40A5"/>
    <w:rsid w:val="00DE58B8"/>
    <w:rsid w:val="00E6615D"/>
    <w:rsid w:val="00E702CB"/>
    <w:rsid w:val="00E71CC4"/>
    <w:rsid w:val="00E97EF1"/>
    <w:rsid w:val="00ED2DA9"/>
    <w:rsid w:val="00EF681F"/>
    <w:rsid w:val="00F3516C"/>
    <w:rsid w:val="00F41CC5"/>
    <w:rsid w:val="00F445EC"/>
    <w:rsid w:val="00F51C49"/>
    <w:rsid w:val="00F613B8"/>
    <w:rsid w:val="00F65326"/>
    <w:rsid w:val="00F72660"/>
    <w:rsid w:val="00F828AE"/>
    <w:rsid w:val="00F8488B"/>
    <w:rsid w:val="00F96DBE"/>
    <w:rsid w:val="00FE442E"/>
    <w:rsid w:val="00FE529F"/>
    <w:rsid w:val="00FF43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59178C"/>
  <w14:defaultImageDpi w14:val="300"/>
  <w15:docId w15:val="{42FE653A-AA4F-4F12-B9A9-39E392435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A1"/>
    <w:pPr>
      <w:spacing w:after="200" w:line="276" w:lineRule="auto"/>
    </w:pPr>
    <w:rPr>
      <w:rFonts w:asciiTheme="minorHAnsi" w:eastAsiaTheme="minorHAnsi" w:hAnsiTheme="minorHAnsi"/>
      <w:color w:val="262626" w:themeColor="text1" w:themeShade="80"/>
      <w:sz w:val="22"/>
      <w:szCs w:val="22"/>
      <w:lang w:val="fr-FR" w:eastAsia="en-US"/>
    </w:rPr>
  </w:style>
  <w:style w:type="paragraph" w:styleId="Titre1">
    <w:name w:val="heading 1"/>
    <w:basedOn w:val="Normal"/>
    <w:next w:val="Normal"/>
    <w:link w:val="Titre1Car"/>
    <w:qFormat/>
    <w:rsid w:val="000205B8"/>
    <w:pPr>
      <w:keepNext/>
      <w:numPr>
        <w:numId w:val="1"/>
      </w:numPr>
      <w:pBdr>
        <w:bottom w:val="single" w:sz="12" w:space="1" w:color="auto"/>
      </w:pBdr>
      <w:suppressAutoHyphens/>
      <w:spacing w:before="120" w:after="0" w:line="240" w:lineRule="auto"/>
      <w:ind w:left="0" w:firstLine="0"/>
      <w:outlineLvl w:val="0"/>
    </w:pPr>
    <w:rPr>
      <w:rFonts w:ascii="Arial" w:eastAsia="Times New Roman" w:hAnsi="Arial" w:cs="Times New Roman"/>
      <w:b/>
      <w:color w:val="003758"/>
      <w:sz w:val="20"/>
      <w:szCs w:val="20"/>
      <w:lang w:eastAsia="zh-CN"/>
    </w:rPr>
  </w:style>
  <w:style w:type="paragraph" w:styleId="Titre2">
    <w:name w:val="heading 2"/>
    <w:basedOn w:val="Normal"/>
    <w:next w:val="Normal"/>
    <w:link w:val="Titre2Car"/>
    <w:uiPriority w:val="9"/>
    <w:unhideWhenUsed/>
    <w:qFormat/>
    <w:rsid w:val="000205B8"/>
    <w:pPr>
      <w:keepNext/>
      <w:keepLines/>
      <w:spacing w:before="200" w:after="0"/>
      <w:outlineLvl w:val="1"/>
    </w:pPr>
    <w:rPr>
      <w:rFonts w:asciiTheme="majorHAnsi" w:eastAsiaTheme="majorEastAsia" w:hAnsiTheme="majorHAnsi" w:cstheme="majorBidi"/>
      <w:b/>
      <w:bCs/>
      <w:color w:val="31B7BC"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CA3BF8"/>
    <w:rPr>
      <w:rFonts w:ascii="Arial" w:hAnsi="Arial" w:cs="Arial"/>
      <w:color w:val="004379"/>
      <w:sz w:val="24"/>
      <w:szCs w:val="24"/>
    </w:rPr>
  </w:style>
  <w:style w:type="character" w:customStyle="1" w:styleId="TEXTEBLEU">
    <w:name w:val="TEXTE BLEU"/>
    <w:basedOn w:val="Policepardfaut"/>
    <w:uiPriority w:val="1"/>
    <w:qFormat/>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character" w:customStyle="1" w:styleId="Titre1Car">
    <w:name w:val="Titre 1 Car"/>
    <w:basedOn w:val="Policepardfaut"/>
    <w:link w:val="Titre1"/>
    <w:rsid w:val="000205B8"/>
    <w:rPr>
      <w:rFonts w:eastAsia="Times New Roman" w:cs="Times New Roman"/>
      <w:b/>
      <w:color w:val="003758"/>
      <w:lang w:val="fr-FR" w:eastAsia="zh-CN"/>
    </w:rPr>
  </w:style>
  <w:style w:type="character" w:customStyle="1" w:styleId="Titre2Car">
    <w:name w:val="Titre 2 Car"/>
    <w:basedOn w:val="Policepardfaut"/>
    <w:link w:val="Titre2"/>
    <w:uiPriority w:val="9"/>
    <w:rsid w:val="000205B8"/>
    <w:rPr>
      <w:rFonts w:asciiTheme="majorHAnsi" w:eastAsiaTheme="majorEastAsia" w:hAnsiTheme="majorHAnsi" w:cstheme="majorBidi"/>
      <w:b/>
      <w:bCs/>
      <w:color w:val="31B7BC" w:themeColor="accent1"/>
      <w:sz w:val="26"/>
      <w:szCs w:val="26"/>
      <w:lang w:val="fr-FR" w:eastAsia="en-US"/>
    </w:rPr>
  </w:style>
  <w:style w:type="paragraph" w:styleId="En-ttedetabledesmatires">
    <w:name w:val="TOC Heading"/>
    <w:basedOn w:val="Titre1"/>
    <w:next w:val="Normal"/>
    <w:uiPriority w:val="39"/>
    <w:unhideWhenUsed/>
    <w:qFormat/>
    <w:rsid w:val="000205B8"/>
    <w:pPr>
      <w:keepLines/>
      <w:numPr>
        <w:numId w:val="0"/>
      </w:numPr>
      <w:pBdr>
        <w:bottom w:val="none" w:sz="0" w:space="0" w:color="auto"/>
      </w:pBdr>
      <w:suppressAutoHyphens w:val="0"/>
      <w:spacing w:before="480" w:line="276" w:lineRule="auto"/>
      <w:outlineLvl w:val="9"/>
    </w:pPr>
    <w:rPr>
      <w:rFonts w:asciiTheme="majorHAnsi" w:eastAsiaTheme="majorEastAsia" w:hAnsiTheme="majorHAnsi" w:cstheme="majorBidi"/>
      <w:bCs/>
      <w:color w:val="24888C" w:themeColor="accent1" w:themeShade="BF"/>
      <w:sz w:val="28"/>
      <w:szCs w:val="28"/>
      <w:lang w:eastAsia="fr-FR"/>
    </w:rPr>
  </w:style>
  <w:style w:type="paragraph" w:customStyle="1" w:styleId="ARTICLE">
    <w:name w:val="ARTICLE"/>
    <w:basedOn w:val="Titre1"/>
    <w:link w:val="ARTICLECar"/>
    <w:qFormat/>
    <w:rsid w:val="000205B8"/>
    <w:pPr>
      <w:pBdr>
        <w:bottom w:val="single" w:sz="4" w:space="1" w:color="auto"/>
      </w:pBdr>
      <w:shd w:val="clear" w:color="auto" w:fill="FFFFFF"/>
      <w:tabs>
        <w:tab w:val="left" w:pos="1560"/>
      </w:tabs>
      <w:spacing w:before="0"/>
      <w:ind w:left="8582" w:hanging="360"/>
    </w:pPr>
    <w:rPr>
      <w:rFonts w:cs="Arial"/>
      <w:color w:val="E50043"/>
      <w:sz w:val="24"/>
      <w:szCs w:val="24"/>
    </w:rPr>
  </w:style>
  <w:style w:type="character" w:customStyle="1" w:styleId="ARTICLECar">
    <w:name w:val="ARTICLE Car"/>
    <w:basedOn w:val="Policepardfaut"/>
    <w:link w:val="ARTICLE"/>
    <w:rsid w:val="000205B8"/>
    <w:rPr>
      <w:rFonts w:eastAsia="Times New Roman" w:cs="Arial"/>
      <w:b/>
      <w:color w:val="E50043"/>
      <w:sz w:val="24"/>
      <w:szCs w:val="24"/>
      <w:shd w:val="clear" w:color="auto" w:fill="FFFFFF"/>
      <w:lang w:val="fr-FR" w:eastAsia="zh-CN"/>
    </w:rPr>
  </w:style>
  <w:style w:type="paragraph" w:styleId="TM1">
    <w:name w:val="toc 1"/>
    <w:basedOn w:val="Normal"/>
    <w:next w:val="Normal"/>
    <w:autoRedefine/>
    <w:uiPriority w:val="39"/>
    <w:unhideWhenUsed/>
    <w:rsid w:val="000205B8"/>
    <w:pPr>
      <w:spacing w:before="120" w:after="100"/>
    </w:pPr>
    <w:rPr>
      <w:rFonts w:ascii="Arial" w:hAnsi="Arial"/>
      <w:color w:val="004379"/>
      <w:sz w:val="20"/>
    </w:rPr>
  </w:style>
  <w:style w:type="character" w:styleId="Lienhypertexte">
    <w:name w:val="Hyperlink"/>
    <w:basedOn w:val="Policepardfaut"/>
    <w:uiPriority w:val="99"/>
    <w:unhideWhenUsed/>
    <w:rsid w:val="000205B8"/>
    <w:rPr>
      <w:color w:val="A16429" w:themeColor="hyperlink"/>
      <w:u w:val="single"/>
    </w:rPr>
  </w:style>
  <w:style w:type="paragraph" w:styleId="Paragraphedeliste">
    <w:name w:val="List Paragraph"/>
    <w:aliases w:val="Puce 1er niveau"/>
    <w:basedOn w:val="Normal"/>
    <w:link w:val="ParagraphedelisteCar"/>
    <w:uiPriority w:val="34"/>
    <w:qFormat/>
    <w:rsid w:val="000205B8"/>
    <w:pPr>
      <w:ind w:left="720"/>
      <w:contextualSpacing/>
    </w:pPr>
    <w:rPr>
      <w:rFonts w:ascii="Arial" w:hAnsi="Arial"/>
      <w:color w:val="003750"/>
      <w:sz w:val="21"/>
    </w:rPr>
  </w:style>
  <w:style w:type="table" w:styleId="Grilledutableau">
    <w:name w:val="Table Grid"/>
    <w:basedOn w:val="TableauNormal"/>
    <w:rsid w:val="00020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0205B8"/>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color w:val="auto"/>
      <w:szCs w:val="20"/>
      <w:lang w:eastAsia="fr-FR"/>
    </w:rPr>
  </w:style>
  <w:style w:type="paragraph" w:customStyle="1" w:styleId="Default">
    <w:name w:val="Default"/>
    <w:rsid w:val="000205B8"/>
    <w:pPr>
      <w:autoSpaceDE w:val="0"/>
      <w:autoSpaceDN w:val="0"/>
      <w:adjustRightInd w:val="0"/>
    </w:pPr>
    <w:rPr>
      <w:rFonts w:cs="Arial"/>
      <w:color w:val="000000"/>
      <w:sz w:val="24"/>
      <w:szCs w:val="24"/>
      <w:lang w:val="fr-FR"/>
    </w:rPr>
  </w:style>
  <w:style w:type="paragraph" w:customStyle="1" w:styleId="EM2007-Normaljustifi">
    <w:name w:val="EM2007 - Normal justifié"/>
    <w:basedOn w:val="Normal"/>
    <w:autoRedefine/>
    <w:qFormat/>
    <w:rsid w:val="00A71257"/>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0205B8"/>
    <w:rPr>
      <w:rFonts w:eastAsiaTheme="minorHAnsi"/>
      <w:color w:val="003750"/>
      <w:sz w:val="21"/>
      <w:szCs w:val="22"/>
      <w:lang w:val="fr-FR" w:eastAsia="en-US"/>
    </w:rPr>
  </w:style>
  <w:style w:type="table" w:customStyle="1" w:styleId="Grilledutableau1">
    <w:name w:val="Grille du tableau1"/>
    <w:basedOn w:val="TableauNormal"/>
    <w:next w:val="Grilledutableau"/>
    <w:uiPriority w:val="59"/>
    <w:rsid w:val="00020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205B8"/>
    <w:rPr>
      <w:sz w:val="16"/>
      <w:szCs w:val="16"/>
    </w:rPr>
  </w:style>
  <w:style w:type="paragraph" w:styleId="Commentaire">
    <w:name w:val="annotation text"/>
    <w:basedOn w:val="Normal"/>
    <w:link w:val="CommentaireCar"/>
    <w:uiPriority w:val="99"/>
    <w:semiHidden/>
    <w:unhideWhenUsed/>
    <w:rsid w:val="000205B8"/>
    <w:pPr>
      <w:spacing w:before="120" w:after="120" w:line="240" w:lineRule="auto"/>
    </w:pPr>
    <w:rPr>
      <w:rFonts w:ascii="Arial" w:hAnsi="Arial"/>
      <w:color w:val="004379"/>
      <w:sz w:val="20"/>
      <w:szCs w:val="20"/>
    </w:rPr>
  </w:style>
  <w:style w:type="character" w:customStyle="1" w:styleId="CommentaireCar">
    <w:name w:val="Commentaire Car"/>
    <w:basedOn w:val="Policepardfaut"/>
    <w:link w:val="Commentaire"/>
    <w:uiPriority w:val="99"/>
    <w:semiHidden/>
    <w:rsid w:val="000205B8"/>
    <w:rPr>
      <w:rFonts w:eastAsiaTheme="minorHAnsi"/>
      <w:color w:val="004379"/>
      <w:lang w:val="fr-FR" w:eastAsia="en-US"/>
    </w:rPr>
  </w:style>
  <w:style w:type="character" w:styleId="lev">
    <w:name w:val="Strong"/>
    <w:qFormat/>
    <w:rsid w:val="00FE442E"/>
    <w:rPr>
      <w:b/>
      <w:bCs/>
    </w:rPr>
  </w:style>
  <w:style w:type="paragraph" w:customStyle="1" w:styleId="RedTxt">
    <w:name w:val="RedTxt"/>
    <w:basedOn w:val="Normal"/>
    <w:rsid w:val="00FE442E"/>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Normal10">
    <w:name w:val="Normal 1"/>
    <w:basedOn w:val="Normal"/>
    <w:rsid w:val="00FE442E"/>
    <w:pPr>
      <w:spacing w:before="240" w:after="0" w:line="240" w:lineRule="auto"/>
      <w:ind w:left="567"/>
      <w:jc w:val="both"/>
    </w:pPr>
    <w:rPr>
      <w:rFonts w:ascii="Tahoma" w:eastAsia="Times New Roman" w:hAnsi="Tahoma" w:cs="Times New Roman"/>
      <w:color w:val="auto"/>
      <w:sz w:val="20"/>
      <w:szCs w:val="20"/>
      <w:lang w:eastAsia="fr-FR"/>
    </w:rPr>
  </w:style>
  <w:style w:type="paragraph" w:customStyle="1" w:styleId="Standard">
    <w:name w:val="Standard"/>
    <w:autoRedefine/>
    <w:rsid w:val="00193F73"/>
    <w:pPr>
      <w:keepNext/>
      <w:keepLines/>
      <w:widowControl w:val="0"/>
      <w:suppressAutoHyphens/>
      <w:autoSpaceDN w:val="0"/>
      <w:jc w:val="both"/>
      <w:textAlignment w:val="center"/>
    </w:pPr>
    <w:rPr>
      <w:rFonts w:asciiTheme="minorHAnsi" w:eastAsiaTheme="minorHAnsi" w:hAnsiTheme="minorHAnsi" w:cstheme="minorHAnsi"/>
      <w:i/>
      <w:iCs/>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gscheiger\Documents\Docs%20types%20charte%202020\COM-MODELE-NOTE-INTERNE-CCI-HdF.dotx" TargetMode="External"/></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TaxCatchAll xmlns="b5b49004-625b-4be3-ac26-dea83e2eecf2">
      <Value>17</Value>
      <Value>1</Value>
      <Value>28</Value>
    </TaxCatchAll>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CCI_Mots_cles xmlns="b5b49004-625b-4be3-ac26-dea83e2eecf2" xsi:nil="true"/>
    <CCI_Description xmlns="b5b49004-625b-4be3-ac26-dea83e2eecf2" xsi:nil="true"/>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EAF40-A141-4136-9496-8288624A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776BA-9998-4E83-AEE1-3A17578B9CBE}">
  <ds:schemaRefs>
    <ds:schemaRef ds:uri="http://schemas.microsoft.com/office/2006/metadata/properties"/>
    <ds:schemaRef ds:uri="http://schemas.microsoft.com/office/infopath/2007/PartnerControls"/>
    <ds:schemaRef ds:uri="b5b49004-625b-4be3-ac26-dea83e2eecf2"/>
  </ds:schemaRefs>
</ds:datastoreItem>
</file>

<file path=customXml/itemProps3.xml><?xml version="1.0" encoding="utf-8"?>
<ds:datastoreItem xmlns:ds="http://schemas.openxmlformats.org/officeDocument/2006/customXml" ds:itemID="{43466DE1-6947-4E61-873E-5DAC729047D9}">
  <ds:schemaRefs>
    <ds:schemaRef ds:uri="http://schemas.microsoft.com/sharepoint/v3/contenttype/forms"/>
  </ds:schemaRefs>
</ds:datastoreItem>
</file>

<file path=customXml/itemProps4.xml><?xml version="1.0" encoding="utf-8"?>
<ds:datastoreItem xmlns:ds="http://schemas.openxmlformats.org/officeDocument/2006/customXml" ds:itemID="{F6E6D13C-F57B-4368-94A6-D62183C6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COM-MODELE-NOTE-INTERNE-CCI-HdF</Template>
  <TotalTime>26</TotalTime>
  <Pages>11</Pages>
  <Words>1829</Words>
  <Characters>10536</Characters>
  <Application>Microsoft Office Word</Application>
  <DocSecurity>0</DocSecurity>
  <Lines>376</Lines>
  <Paragraphs>202</Paragraphs>
  <ScaleCrop>false</ScaleCrop>
  <HeadingPairs>
    <vt:vector size="2" baseType="variant">
      <vt:variant>
        <vt:lpstr>Titre</vt:lpstr>
      </vt:variant>
      <vt:variant>
        <vt:i4>1</vt:i4>
      </vt:variant>
    </vt:vector>
  </HeadingPairs>
  <TitlesOfParts>
    <vt:vector size="1" baseType="lpstr">
      <vt:lpstr>Modèle note interne CCI Hauts-de-France</vt:lpstr>
    </vt:vector>
  </TitlesOfParts>
  <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note interne CCI Hauts-de-France</dc:title>
  <dc:creator>Estelle WEGSCHEIGER</dc:creator>
  <cp:lastModifiedBy>Pierre CORMERAIS</cp:lastModifiedBy>
  <cp:revision>11</cp:revision>
  <cp:lastPrinted>2020-04-28T13:30:00Z</cp:lastPrinted>
  <dcterms:created xsi:type="dcterms:W3CDTF">2020-05-28T11:17:00Z</dcterms:created>
  <dcterms:modified xsi:type="dcterms:W3CDTF">2026-03-20T11:13:00Z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